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1EBCC" w14:textId="1E884577" w:rsidR="00BA544E" w:rsidRDefault="00BA544E" w:rsidP="00BA54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00256944"/>
      <w:r>
        <w:rPr>
          <w:b/>
          <w:noProof/>
          <w:sz w:val="24"/>
        </w:rPr>
        <w:t>3GPP TSG-</w:t>
      </w:r>
      <w:r w:rsidR="00B66601">
        <w:fldChar w:fldCharType="begin"/>
      </w:r>
      <w:r w:rsidR="00B66601">
        <w:instrText xml:space="preserve"> DOCPROPERTY  TSG/WGRef  \* MERGEFORMAT </w:instrText>
      </w:r>
      <w:r w:rsidR="00B66601">
        <w:fldChar w:fldCharType="separate"/>
      </w:r>
      <w:r>
        <w:rPr>
          <w:b/>
          <w:noProof/>
          <w:sz w:val="24"/>
        </w:rPr>
        <w:t>RAN4</w:t>
      </w:r>
      <w:r w:rsidR="00B6660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66601">
        <w:fldChar w:fldCharType="begin"/>
      </w:r>
      <w:r w:rsidR="00B66601">
        <w:instrText xml:space="preserve"> DOCPROPERTY  MtgSeq  \* MERGEFORMAT </w:instrText>
      </w:r>
      <w:r w:rsidR="00B66601">
        <w:fldChar w:fldCharType="separate"/>
      </w:r>
      <w:r w:rsidRPr="00EB09B7">
        <w:rPr>
          <w:b/>
          <w:noProof/>
          <w:sz w:val="24"/>
        </w:rPr>
        <w:t>98</w:t>
      </w:r>
      <w:r w:rsidR="00B66601">
        <w:rPr>
          <w:b/>
          <w:noProof/>
          <w:sz w:val="24"/>
        </w:rPr>
        <w:fldChar w:fldCharType="end"/>
      </w:r>
      <w:r w:rsidR="00B66601">
        <w:fldChar w:fldCharType="begin"/>
      </w:r>
      <w:r w:rsidR="00B66601">
        <w:instrText xml:space="preserve"> DOCPROPERTY  MtgTitle  \* MERGEFORMAT </w:instrText>
      </w:r>
      <w:r w:rsidR="00B66601">
        <w:fldChar w:fldCharType="separate"/>
      </w:r>
      <w:r>
        <w:rPr>
          <w:b/>
          <w:noProof/>
          <w:sz w:val="24"/>
        </w:rPr>
        <w:t>-e</w:t>
      </w:r>
      <w:r w:rsidR="00B6660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677E6" w:rsidRPr="00C677E6">
        <w:rPr>
          <w:b/>
          <w:noProof/>
          <w:sz w:val="24"/>
        </w:rPr>
        <w:t>R4-2103183</w:t>
      </w:r>
    </w:p>
    <w:p w14:paraId="754FC2DA" w14:textId="77777777" w:rsidR="00BA544E" w:rsidRDefault="00B66601" w:rsidP="00BA544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A54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A544E">
        <w:rPr>
          <w:b/>
          <w:noProof/>
          <w:sz w:val="24"/>
        </w:rPr>
        <w:t xml:space="preserve">, </w:t>
      </w:r>
      <w:r w:rsidR="00BA544E">
        <w:fldChar w:fldCharType="begin"/>
      </w:r>
      <w:r w:rsidR="00BA544E">
        <w:instrText xml:space="preserve"> DOCPROPERTY  Country  \* MERGEFORMAT </w:instrText>
      </w:r>
      <w:r w:rsidR="00BA544E">
        <w:fldChar w:fldCharType="end"/>
      </w:r>
      <w:r w:rsidR="00BA544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A544E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BA544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A544E" w:rsidRPr="00BA51D9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544E" w14:paraId="7EE8A09F" w14:textId="77777777" w:rsidTr="00C677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32BEB" w14:textId="77777777" w:rsidR="00BA544E" w:rsidRDefault="00BA544E" w:rsidP="00C677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544E" w14:paraId="31B2BC2A" w14:textId="77777777" w:rsidTr="00C677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6F430" w14:textId="77777777" w:rsidR="00BA544E" w:rsidRDefault="00BA544E" w:rsidP="00C677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544E" w14:paraId="06CFBBD1" w14:textId="77777777" w:rsidTr="00C677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97239" w14:textId="77777777" w:rsidR="00BA544E" w:rsidRDefault="00BA544E" w:rsidP="00C6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44E" w14:paraId="1659F729" w14:textId="77777777" w:rsidTr="00C677E6">
        <w:tc>
          <w:tcPr>
            <w:tcW w:w="142" w:type="dxa"/>
            <w:tcBorders>
              <w:left w:val="single" w:sz="4" w:space="0" w:color="auto"/>
            </w:tcBorders>
          </w:tcPr>
          <w:p w14:paraId="6A6502DC" w14:textId="77777777" w:rsidR="00BA544E" w:rsidRDefault="00BA544E" w:rsidP="00C677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2BAC21" w14:textId="0E954225" w:rsidR="00BA544E" w:rsidRPr="00410371" w:rsidRDefault="00B66601" w:rsidP="00C677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544E" w:rsidRPr="00410371">
              <w:rPr>
                <w:b/>
                <w:noProof/>
                <w:sz w:val="28"/>
              </w:rPr>
              <w:t>38.10</w:t>
            </w:r>
            <w:r w:rsidR="00BA544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7751A4" w14:textId="77777777" w:rsidR="00BA544E" w:rsidRDefault="00BA544E" w:rsidP="00C677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83F0C0" w14:textId="77777777" w:rsidR="00BA544E" w:rsidRPr="00410371" w:rsidRDefault="00BA544E" w:rsidP="00C677E6">
            <w:pPr>
              <w:pStyle w:val="CRCoverPage"/>
              <w:spacing w:after="0"/>
              <w:jc w:val="center"/>
              <w:rPr>
                <w:noProof/>
              </w:rPr>
            </w:pPr>
            <w:r w:rsidRPr="00B10E05">
              <w:rPr>
                <w:b/>
                <w:noProof/>
              </w:rPr>
              <w:t>-</w:t>
            </w:r>
          </w:p>
        </w:tc>
        <w:tc>
          <w:tcPr>
            <w:tcW w:w="709" w:type="dxa"/>
          </w:tcPr>
          <w:p w14:paraId="02B7A602" w14:textId="77777777" w:rsidR="00BA544E" w:rsidRDefault="00BA544E" w:rsidP="00C677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684D4D" w14:textId="77777777" w:rsidR="00BA544E" w:rsidRPr="00410371" w:rsidRDefault="00B66601" w:rsidP="00C677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A544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6A741D" w14:textId="77777777" w:rsidR="00BA544E" w:rsidRDefault="00BA544E" w:rsidP="00C677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F57805" w14:textId="77777777" w:rsidR="00BA544E" w:rsidRPr="00410371" w:rsidRDefault="00B66601" w:rsidP="00C677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A544E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0A187A" w14:textId="77777777" w:rsidR="00BA544E" w:rsidRDefault="00BA544E" w:rsidP="00C677E6">
            <w:pPr>
              <w:pStyle w:val="CRCoverPage"/>
              <w:spacing w:after="0"/>
              <w:rPr>
                <w:noProof/>
              </w:rPr>
            </w:pPr>
          </w:p>
        </w:tc>
      </w:tr>
      <w:tr w:rsidR="00BA544E" w14:paraId="7E7A2FC0" w14:textId="77777777" w:rsidTr="00C677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B9685" w14:textId="77777777" w:rsidR="00BA544E" w:rsidRDefault="00BA544E" w:rsidP="00C677E6">
            <w:pPr>
              <w:pStyle w:val="CRCoverPage"/>
              <w:spacing w:after="0"/>
              <w:rPr>
                <w:noProof/>
              </w:rPr>
            </w:pPr>
          </w:p>
        </w:tc>
      </w:tr>
      <w:tr w:rsidR="00BA544E" w14:paraId="3D3B7D0C" w14:textId="77777777" w:rsidTr="00C677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86C4DF" w14:textId="77777777" w:rsidR="00BA544E" w:rsidRPr="00F25D98" w:rsidRDefault="00BA544E" w:rsidP="00C677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544E" w14:paraId="5DCC8BEA" w14:textId="77777777" w:rsidTr="00C677E6">
        <w:tc>
          <w:tcPr>
            <w:tcW w:w="9641" w:type="dxa"/>
            <w:gridSpan w:val="9"/>
          </w:tcPr>
          <w:p w14:paraId="2E390DA0" w14:textId="77777777" w:rsidR="00BA544E" w:rsidRDefault="00BA544E" w:rsidP="00C6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207337" w14:textId="77777777" w:rsidR="00BA544E" w:rsidRDefault="00BA544E" w:rsidP="00BA54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544E" w14:paraId="6A1256D2" w14:textId="77777777" w:rsidTr="00C677E6">
        <w:tc>
          <w:tcPr>
            <w:tcW w:w="2835" w:type="dxa"/>
          </w:tcPr>
          <w:p w14:paraId="76F0CB56" w14:textId="77777777" w:rsidR="00BA544E" w:rsidRDefault="00BA544E" w:rsidP="00C677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B59197" w14:textId="77777777" w:rsidR="00BA544E" w:rsidRDefault="00BA544E" w:rsidP="00C677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9EFE55" w14:textId="77777777" w:rsidR="00BA544E" w:rsidRDefault="00BA544E" w:rsidP="00C6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8FF0B8" w14:textId="77777777" w:rsidR="00BA544E" w:rsidRDefault="00BA544E" w:rsidP="00C677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12CDFD" w14:textId="0C19FC94" w:rsidR="00BA544E" w:rsidRDefault="00BA544E" w:rsidP="00C6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75223A" w14:textId="77777777" w:rsidR="00BA544E" w:rsidRDefault="00BA544E" w:rsidP="00C677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AED135" w14:textId="0F174E0D" w:rsidR="00BA544E" w:rsidRDefault="00BA544E" w:rsidP="00C6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9C9254" w14:textId="77777777" w:rsidR="00BA544E" w:rsidRDefault="00BA544E" w:rsidP="00C677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A68393" w14:textId="77777777" w:rsidR="00BA544E" w:rsidRDefault="00BA544E" w:rsidP="00C677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99ADE0" w14:textId="77777777" w:rsidR="00BA544E" w:rsidRDefault="00BA544E" w:rsidP="00BA54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544E" w14:paraId="1AA04A61" w14:textId="77777777" w:rsidTr="00C677E6">
        <w:tc>
          <w:tcPr>
            <w:tcW w:w="9640" w:type="dxa"/>
            <w:gridSpan w:val="11"/>
          </w:tcPr>
          <w:p w14:paraId="0EB04052" w14:textId="77777777" w:rsidR="00BA544E" w:rsidRDefault="00BA544E" w:rsidP="00C6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44E" w14:paraId="7B626169" w14:textId="77777777" w:rsidTr="00C677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5234BF" w14:textId="77777777" w:rsidR="00BA544E" w:rsidRDefault="00BA544E" w:rsidP="00C677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E3E21" w14:textId="7BF7752E" w:rsidR="00BA544E" w:rsidRDefault="00C677E6" w:rsidP="00C677E6">
            <w:pPr>
              <w:pStyle w:val="CRCoverPage"/>
              <w:spacing w:after="0"/>
              <w:ind w:left="100"/>
              <w:rPr>
                <w:noProof/>
              </w:rPr>
            </w:pPr>
            <w:r w:rsidRPr="00C677E6">
              <w:t>Draft CR to TS 38.104 – introduction of 30MHz for n48</w:t>
            </w:r>
          </w:p>
        </w:tc>
      </w:tr>
      <w:tr w:rsidR="00BA544E" w14:paraId="0D0CE8AE" w14:textId="77777777" w:rsidTr="00C677E6">
        <w:tc>
          <w:tcPr>
            <w:tcW w:w="1843" w:type="dxa"/>
            <w:tcBorders>
              <w:left w:val="single" w:sz="4" w:space="0" w:color="auto"/>
            </w:tcBorders>
          </w:tcPr>
          <w:p w14:paraId="083FE8DE" w14:textId="77777777" w:rsidR="00BA544E" w:rsidRDefault="00BA544E" w:rsidP="00C67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D53989" w14:textId="77777777" w:rsidR="00BA544E" w:rsidRDefault="00BA544E" w:rsidP="00C6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44E" w14:paraId="5DF0805A" w14:textId="77777777" w:rsidTr="00C677E6">
        <w:tc>
          <w:tcPr>
            <w:tcW w:w="1843" w:type="dxa"/>
            <w:tcBorders>
              <w:left w:val="single" w:sz="4" w:space="0" w:color="auto"/>
            </w:tcBorders>
          </w:tcPr>
          <w:p w14:paraId="43471F9F" w14:textId="77777777" w:rsidR="00BA544E" w:rsidRDefault="00BA544E" w:rsidP="00C677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94EA62" w14:textId="2B85C02D" w:rsidR="00BA544E" w:rsidRDefault="00B66601" w:rsidP="00C677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A544E">
              <w:rPr>
                <w:noProof/>
              </w:rPr>
              <w:t>Nokia, Dish Network</w:t>
            </w:r>
            <w:r>
              <w:rPr>
                <w:noProof/>
              </w:rPr>
              <w:fldChar w:fldCharType="end"/>
            </w:r>
            <w:r w:rsidR="00BA544E">
              <w:rPr>
                <w:noProof/>
              </w:rPr>
              <w:t>, Skyworks Inc</w:t>
            </w:r>
            <w:r>
              <w:rPr>
                <w:noProof/>
              </w:rPr>
              <w:t xml:space="preserve">, </w:t>
            </w:r>
            <w:bookmarkStart w:id="2" w:name="_GoBack"/>
            <w:bookmarkEnd w:id="2"/>
            <w:r w:rsidRPr="00B66601">
              <w:rPr>
                <w:noProof/>
              </w:rPr>
              <w:t>Charter Communications</w:t>
            </w:r>
          </w:p>
        </w:tc>
      </w:tr>
      <w:tr w:rsidR="00BA544E" w14:paraId="6AD4DEDF" w14:textId="77777777" w:rsidTr="00C677E6">
        <w:tc>
          <w:tcPr>
            <w:tcW w:w="1843" w:type="dxa"/>
            <w:tcBorders>
              <w:left w:val="single" w:sz="4" w:space="0" w:color="auto"/>
            </w:tcBorders>
          </w:tcPr>
          <w:p w14:paraId="6E78D2DC" w14:textId="77777777" w:rsidR="00BA544E" w:rsidRDefault="00BA544E" w:rsidP="00C677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3E3DC8" w14:textId="77777777" w:rsidR="00BA544E" w:rsidRDefault="00BA544E" w:rsidP="00C677E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A544E" w14:paraId="229EAFA0" w14:textId="77777777" w:rsidTr="00C677E6">
        <w:tc>
          <w:tcPr>
            <w:tcW w:w="1843" w:type="dxa"/>
            <w:tcBorders>
              <w:left w:val="single" w:sz="4" w:space="0" w:color="auto"/>
            </w:tcBorders>
          </w:tcPr>
          <w:p w14:paraId="0376FA37" w14:textId="77777777" w:rsidR="00BA544E" w:rsidRDefault="00BA544E" w:rsidP="00C67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69C45C" w14:textId="77777777" w:rsidR="00BA544E" w:rsidRDefault="00BA544E" w:rsidP="00C6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44E" w14:paraId="002A6C29" w14:textId="77777777" w:rsidTr="00C677E6">
        <w:tc>
          <w:tcPr>
            <w:tcW w:w="1843" w:type="dxa"/>
            <w:tcBorders>
              <w:left w:val="single" w:sz="4" w:space="0" w:color="auto"/>
            </w:tcBorders>
          </w:tcPr>
          <w:p w14:paraId="3CC45B6D" w14:textId="77777777" w:rsidR="00BA544E" w:rsidRDefault="00BA544E" w:rsidP="00C677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F43751" w14:textId="77777777" w:rsidR="00BA544E" w:rsidRDefault="00B66601" w:rsidP="00C677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A544E">
              <w:rPr>
                <w:noProof/>
              </w:rPr>
              <w:t>NR_bands_R17_BWs-Core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FB0CA5" w14:textId="77777777" w:rsidR="00BA544E" w:rsidRDefault="00BA544E" w:rsidP="00C677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20F732" w14:textId="77777777" w:rsidR="00BA544E" w:rsidRDefault="00BA544E" w:rsidP="00C677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B83086" w14:textId="469D1C14" w:rsidR="00BA544E" w:rsidRDefault="00B66601" w:rsidP="00C677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A544E">
              <w:rPr>
                <w:noProof/>
              </w:rPr>
              <w:t>2021-01-</w:t>
            </w:r>
            <w:r w:rsidR="0099131B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BA544E" w14:paraId="312A2639" w14:textId="77777777" w:rsidTr="00C677E6">
        <w:tc>
          <w:tcPr>
            <w:tcW w:w="1843" w:type="dxa"/>
            <w:tcBorders>
              <w:left w:val="single" w:sz="4" w:space="0" w:color="auto"/>
            </w:tcBorders>
          </w:tcPr>
          <w:p w14:paraId="76840E73" w14:textId="77777777" w:rsidR="00BA544E" w:rsidRDefault="00BA544E" w:rsidP="00C67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B3C67" w14:textId="77777777" w:rsidR="00BA544E" w:rsidRDefault="00BA544E" w:rsidP="00C6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B90F8F" w14:textId="77777777" w:rsidR="00BA544E" w:rsidRDefault="00BA544E" w:rsidP="00C6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96E07B" w14:textId="77777777" w:rsidR="00BA544E" w:rsidRDefault="00BA544E" w:rsidP="00C6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2E8827" w14:textId="77777777" w:rsidR="00BA544E" w:rsidRDefault="00BA544E" w:rsidP="00C6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44E" w14:paraId="27518B9F" w14:textId="77777777" w:rsidTr="00C677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091B52" w14:textId="77777777" w:rsidR="00BA544E" w:rsidRDefault="00BA544E" w:rsidP="00C677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69DEA0" w14:textId="77777777" w:rsidR="00BA544E" w:rsidRDefault="00B66601" w:rsidP="00C677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A544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8E5EB0" w14:textId="77777777" w:rsidR="00BA544E" w:rsidRDefault="00BA544E" w:rsidP="00C677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D3797A" w14:textId="77777777" w:rsidR="00BA544E" w:rsidRDefault="00BA544E" w:rsidP="00C677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81A9C" w14:textId="77777777" w:rsidR="00BA544E" w:rsidRDefault="00B66601" w:rsidP="00C677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A544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A544E" w14:paraId="77E2F622" w14:textId="77777777" w:rsidTr="00C677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660808" w14:textId="77777777" w:rsidR="00BA544E" w:rsidRDefault="00BA544E" w:rsidP="00C677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4F20BB" w14:textId="77777777" w:rsidR="00BA544E" w:rsidRDefault="00BA544E" w:rsidP="00C677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A7694C" w14:textId="77777777" w:rsidR="00BA544E" w:rsidRDefault="00BA544E" w:rsidP="00C677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7F4766" w14:textId="77777777" w:rsidR="00BA544E" w:rsidRPr="007C2097" w:rsidRDefault="00BA544E" w:rsidP="00C677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544E" w14:paraId="32003F61" w14:textId="77777777" w:rsidTr="00C677E6">
        <w:tc>
          <w:tcPr>
            <w:tcW w:w="1843" w:type="dxa"/>
          </w:tcPr>
          <w:p w14:paraId="59096DA3" w14:textId="77777777" w:rsidR="00BA544E" w:rsidRDefault="00BA544E" w:rsidP="00C67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BFE6A5" w14:textId="77777777" w:rsidR="00BA544E" w:rsidRDefault="00BA544E" w:rsidP="00C6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44E" w14:paraId="3929E49A" w14:textId="77777777" w:rsidTr="00C677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8C343E" w14:textId="77777777" w:rsidR="00BA544E" w:rsidRDefault="00BA544E" w:rsidP="00C6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D1DB7" w14:textId="77777777" w:rsidR="00BA544E" w:rsidRDefault="00B66601" w:rsidP="00C677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544E">
              <w:t>Introduction of 30 MHz for n48</w:t>
            </w:r>
            <w:r>
              <w:fldChar w:fldCharType="end"/>
            </w:r>
          </w:p>
        </w:tc>
      </w:tr>
      <w:tr w:rsidR="00BA544E" w14:paraId="6D7BBBAD" w14:textId="77777777" w:rsidTr="00C67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3A9CF" w14:textId="77777777" w:rsidR="00BA544E" w:rsidRDefault="00BA544E" w:rsidP="00C67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63714" w14:textId="77777777" w:rsidR="00BA544E" w:rsidRDefault="00BA544E" w:rsidP="00C6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44E" w14:paraId="1A605607" w14:textId="77777777" w:rsidTr="00C67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BCBA4" w14:textId="77777777" w:rsidR="00BA544E" w:rsidRDefault="00BA544E" w:rsidP="00C6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202CB8" w14:textId="55DA495E" w:rsidR="00BA544E" w:rsidRDefault="00BA544E" w:rsidP="00C6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 MHz added for channe bandwidths per operating bands table.</w:t>
            </w:r>
          </w:p>
        </w:tc>
      </w:tr>
      <w:tr w:rsidR="00BA544E" w14:paraId="72DAFC87" w14:textId="77777777" w:rsidTr="00C67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1372" w14:textId="77777777" w:rsidR="00BA544E" w:rsidRDefault="00BA544E" w:rsidP="00C67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3F27F" w14:textId="77777777" w:rsidR="00BA544E" w:rsidRDefault="00BA544E" w:rsidP="00C6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44E" w14:paraId="2250D4A4" w14:textId="77777777" w:rsidTr="00C677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16B3C3" w14:textId="77777777" w:rsidR="00BA544E" w:rsidRDefault="00BA544E" w:rsidP="00C6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B2F42" w14:textId="77777777" w:rsidR="00BA544E" w:rsidRDefault="00BA544E" w:rsidP="00C6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 MHz missing from n48</w:t>
            </w:r>
          </w:p>
        </w:tc>
      </w:tr>
      <w:tr w:rsidR="00BA544E" w14:paraId="355B9206" w14:textId="77777777" w:rsidTr="00C677E6">
        <w:tc>
          <w:tcPr>
            <w:tcW w:w="2694" w:type="dxa"/>
            <w:gridSpan w:val="2"/>
          </w:tcPr>
          <w:p w14:paraId="11FA4D01" w14:textId="77777777" w:rsidR="00BA544E" w:rsidRDefault="00BA544E" w:rsidP="00C67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68E665" w14:textId="77777777" w:rsidR="00BA544E" w:rsidRDefault="00BA544E" w:rsidP="00C6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44E" w14:paraId="3D188489" w14:textId="77777777" w:rsidTr="00C677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DC826" w14:textId="77777777" w:rsidR="00BA544E" w:rsidRDefault="00BA544E" w:rsidP="00C6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416B8" w14:textId="6E4932C0" w:rsidR="00BA544E" w:rsidRDefault="00BA544E" w:rsidP="00C6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</w:t>
            </w:r>
          </w:p>
        </w:tc>
      </w:tr>
      <w:tr w:rsidR="00BA544E" w14:paraId="2F151F20" w14:textId="77777777" w:rsidTr="00C67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140A0" w14:textId="77777777" w:rsidR="00BA544E" w:rsidRDefault="00BA544E" w:rsidP="00C677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9378D" w14:textId="77777777" w:rsidR="00BA544E" w:rsidRDefault="00BA544E" w:rsidP="00C677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44E" w14:paraId="23EDA76F" w14:textId="77777777" w:rsidTr="00C67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7CEB0" w14:textId="77777777" w:rsidR="00BA544E" w:rsidRDefault="00BA544E" w:rsidP="00C6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11B64" w14:textId="77777777" w:rsidR="00BA544E" w:rsidRDefault="00BA544E" w:rsidP="00C6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A4A2EC" w14:textId="77777777" w:rsidR="00BA544E" w:rsidRDefault="00BA544E" w:rsidP="00C6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AF82B" w14:textId="77777777" w:rsidR="00BA544E" w:rsidRDefault="00BA544E" w:rsidP="00C677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DF91EB" w14:textId="77777777" w:rsidR="00BA544E" w:rsidRDefault="00BA544E" w:rsidP="00C677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544E" w14:paraId="0D4C9CC5" w14:textId="77777777" w:rsidTr="00C67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D169A" w14:textId="77777777" w:rsidR="00BA544E" w:rsidRDefault="00BA544E" w:rsidP="00C6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990483" w14:textId="77777777" w:rsidR="00BA544E" w:rsidRDefault="00BA544E" w:rsidP="00C6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EE517" w14:textId="77777777" w:rsidR="00BA544E" w:rsidRDefault="00BA544E" w:rsidP="00C6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B7727B" w14:textId="77777777" w:rsidR="00BA544E" w:rsidRDefault="00BA544E" w:rsidP="00C677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FAB55" w14:textId="77777777" w:rsidR="00BA544E" w:rsidRDefault="00BA544E" w:rsidP="00C677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44E" w14:paraId="3A9053C8" w14:textId="77777777" w:rsidTr="00C67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6F095" w14:textId="77777777" w:rsidR="00BA544E" w:rsidRDefault="00BA544E" w:rsidP="00C677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854C1" w14:textId="18B6DB27" w:rsidR="00BA544E" w:rsidRDefault="00BA544E" w:rsidP="00C6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834AD" w14:textId="092CDA14" w:rsidR="00BA544E" w:rsidRDefault="00BA544E" w:rsidP="00C6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D98C0B" w14:textId="77777777" w:rsidR="00BA544E" w:rsidRDefault="00BA544E" w:rsidP="00C677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E4882" w14:textId="3A022F40" w:rsidR="00BA544E" w:rsidRDefault="00BA544E" w:rsidP="00C677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44E" w14:paraId="65B879CC" w14:textId="77777777" w:rsidTr="00C67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AEE1B" w14:textId="77777777" w:rsidR="00BA544E" w:rsidRDefault="00BA544E" w:rsidP="00C677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D6277" w14:textId="77777777" w:rsidR="00BA544E" w:rsidRDefault="00BA544E" w:rsidP="00C6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75536" w14:textId="77777777" w:rsidR="00BA544E" w:rsidRDefault="00BA544E" w:rsidP="00C67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0CB443" w14:textId="77777777" w:rsidR="00BA544E" w:rsidRDefault="00BA544E" w:rsidP="00C677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C384C" w14:textId="77777777" w:rsidR="00BA544E" w:rsidRDefault="00BA544E" w:rsidP="00C677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44E" w14:paraId="58536406" w14:textId="77777777" w:rsidTr="00C67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57E2B" w14:textId="77777777" w:rsidR="00BA544E" w:rsidRDefault="00BA544E" w:rsidP="00C677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662983" w14:textId="77777777" w:rsidR="00BA544E" w:rsidRDefault="00BA544E" w:rsidP="00C677E6">
            <w:pPr>
              <w:pStyle w:val="CRCoverPage"/>
              <w:spacing w:after="0"/>
              <w:rPr>
                <w:noProof/>
              </w:rPr>
            </w:pPr>
          </w:p>
        </w:tc>
      </w:tr>
      <w:tr w:rsidR="00BA544E" w14:paraId="741D177A" w14:textId="77777777" w:rsidTr="00C677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1276E" w14:textId="77777777" w:rsidR="00BA544E" w:rsidRDefault="00BA544E" w:rsidP="00C6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253FF" w14:textId="77777777" w:rsidR="00BA544E" w:rsidRDefault="00BA544E" w:rsidP="00C677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544E" w:rsidRPr="008863B9" w14:paraId="62CD52B2" w14:textId="77777777" w:rsidTr="00C677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1AAC38" w14:textId="77777777" w:rsidR="00BA544E" w:rsidRPr="008863B9" w:rsidRDefault="00BA544E" w:rsidP="00C6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4DA55A" w14:textId="77777777" w:rsidR="00BA544E" w:rsidRPr="008863B9" w:rsidRDefault="00BA544E" w:rsidP="00C677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544E" w14:paraId="716857A3" w14:textId="77777777" w:rsidTr="00C677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A712B" w14:textId="77777777" w:rsidR="00BA544E" w:rsidRDefault="00BA544E" w:rsidP="00C67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47E26" w14:textId="77777777" w:rsidR="00BA544E" w:rsidRDefault="00BA544E" w:rsidP="00C677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F6EE44" w14:textId="77777777" w:rsidR="00BA544E" w:rsidRDefault="00BA544E" w:rsidP="00BA544E">
      <w:pPr>
        <w:pStyle w:val="CRCoverPage"/>
        <w:spacing w:after="0"/>
        <w:rPr>
          <w:noProof/>
          <w:sz w:val="8"/>
          <w:szCs w:val="8"/>
        </w:rPr>
      </w:pPr>
    </w:p>
    <w:p w14:paraId="7E1F8FD3" w14:textId="77777777" w:rsidR="00BA544E" w:rsidRDefault="00BA544E" w:rsidP="00BA544E">
      <w:pPr>
        <w:rPr>
          <w:noProof/>
        </w:rPr>
        <w:sectPr w:rsidR="00BA544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DD8BCA" w14:textId="77777777" w:rsidR="00BA544E" w:rsidRPr="00140BD8" w:rsidRDefault="00BA544E" w:rsidP="00BA544E">
      <w:pPr>
        <w:rPr>
          <w:noProof/>
          <w:color w:val="0070C0"/>
        </w:rPr>
      </w:pPr>
      <w:r w:rsidRPr="00140BD8">
        <w:rPr>
          <w:noProof/>
          <w:color w:val="0070C0"/>
        </w:rPr>
        <w:lastRenderedPageBreak/>
        <w:t>**************************** Start of changes ******************************************</w:t>
      </w:r>
    </w:p>
    <w:p w14:paraId="2EF2F0A9" w14:textId="50754958" w:rsidR="00E16481" w:rsidRDefault="00E16481" w:rsidP="00E16481">
      <w:pPr>
        <w:pStyle w:val="TH"/>
      </w:pPr>
      <w:r w:rsidRPr="00F95B02">
        <w:t>Table 5.3.5-1</w:t>
      </w:r>
      <w:bookmarkEnd w:id="0"/>
      <w:r w:rsidRPr="00F95B02">
        <w:t xml:space="preserve">: </w:t>
      </w:r>
      <w:r w:rsidRPr="00F95B02">
        <w:rPr>
          <w:i/>
        </w:rPr>
        <w:t>BS channel bandwidths</w:t>
      </w:r>
      <w:r w:rsidRPr="00F95B02">
        <w:t xml:space="preserve"> and SCS per </w:t>
      </w:r>
      <w:r w:rsidRPr="00F95B02">
        <w:rPr>
          <w:i/>
        </w:rPr>
        <w:t>operating band</w:t>
      </w:r>
      <w:r w:rsidRPr="00F95B02">
        <w:t xml:space="preserve"> in FR1</w:t>
      </w:r>
    </w:p>
    <w:tbl>
      <w:tblPr>
        <w:tblStyle w:val="TableGrid"/>
        <w:tblW w:w="10554" w:type="dxa"/>
        <w:jc w:val="center"/>
        <w:tblLayout w:type="fixed"/>
        <w:tblLook w:val="04A0" w:firstRow="1" w:lastRow="0" w:firstColumn="1" w:lastColumn="0" w:noHBand="0" w:noVBand="1"/>
      </w:tblPr>
      <w:tblGrid>
        <w:gridCol w:w="906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17"/>
      </w:tblGrid>
      <w:tr w:rsidR="007420F6" w14:paraId="42217042" w14:textId="3B1E3D68" w:rsidTr="00C73741">
        <w:trPr>
          <w:cantSplit/>
          <w:tblHeader/>
          <w:jc w:val="center"/>
        </w:trPr>
        <w:tc>
          <w:tcPr>
            <w:tcW w:w="10554" w:type="dxa"/>
            <w:gridSpan w:val="15"/>
          </w:tcPr>
          <w:p w14:paraId="1226872A" w14:textId="4D347A09" w:rsidR="007420F6" w:rsidRDefault="007420F6" w:rsidP="007420F6">
            <w:pPr>
              <w:pStyle w:val="TAH"/>
              <w:rPr>
                <w:rFonts w:eastAsia="Yu Mincho"/>
              </w:rPr>
            </w:pPr>
            <w:r w:rsidRPr="00F95B02">
              <w:t xml:space="preserve">NR band / SCS / </w:t>
            </w:r>
            <w:r w:rsidRPr="00F95B02">
              <w:rPr>
                <w:i/>
              </w:rPr>
              <w:t>BS channel bandwidth</w:t>
            </w:r>
          </w:p>
        </w:tc>
      </w:tr>
      <w:tr w:rsidR="007420F6" w14:paraId="7F8DE498" w14:textId="77777777" w:rsidTr="00C73741">
        <w:trPr>
          <w:cantSplit/>
          <w:tblHeader/>
          <w:jc w:val="center"/>
        </w:trPr>
        <w:tc>
          <w:tcPr>
            <w:tcW w:w="906" w:type="dxa"/>
            <w:vAlign w:val="center"/>
          </w:tcPr>
          <w:p w14:paraId="1CB5538B" w14:textId="77777777" w:rsidR="007420F6" w:rsidRDefault="007420F6" w:rsidP="007420F6">
            <w:pPr>
              <w:pStyle w:val="TAH"/>
              <w:rPr>
                <w:rFonts w:eastAsia="Yu Mincho"/>
              </w:rPr>
            </w:pPr>
            <w:r w:rsidRPr="00F95B02">
              <w:t>NR Band</w:t>
            </w:r>
          </w:p>
        </w:tc>
        <w:tc>
          <w:tcPr>
            <w:tcW w:w="687" w:type="dxa"/>
            <w:vAlign w:val="center"/>
          </w:tcPr>
          <w:p w14:paraId="7352AF32" w14:textId="77777777" w:rsidR="007420F6" w:rsidRPr="00F95B02" w:rsidRDefault="007420F6" w:rsidP="007420F6">
            <w:pPr>
              <w:pStyle w:val="TAH"/>
            </w:pPr>
            <w:r w:rsidRPr="00F95B02">
              <w:t>SCS</w:t>
            </w:r>
          </w:p>
          <w:p w14:paraId="4617F7BE" w14:textId="77777777" w:rsidR="007420F6" w:rsidRDefault="007420F6" w:rsidP="007420F6">
            <w:pPr>
              <w:pStyle w:val="TAH"/>
              <w:rPr>
                <w:rFonts w:eastAsia="Yu Mincho"/>
              </w:rPr>
            </w:pPr>
            <w:r w:rsidRPr="00F95B02">
              <w:t>kHz</w:t>
            </w:r>
          </w:p>
        </w:tc>
        <w:tc>
          <w:tcPr>
            <w:tcW w:w="687" w:type="dxa"/>
            <w:vAlign w:val="center"/>
          </w:tcPr>
          <w:p w14:paraId="20880120" w14:textId="77777777" w:rsidR="007420F6" w:rsidRDefault="007420F6" w:rsidP="007420F6">
            <w:pPr>
              <w:pStyle w:val="TAH"/>
              <w:rPr>
                <w:rFonts w:eastAsia="Yu Mincho"/>
              </w:rPr>
            </w:pPr>
            <w:r w:rsidRPr="00F95B02">
              <w:t>5 MHz</w:t>
            </w:r>
          </w:p>
        </w:tc>
        <w:tc>
          <w:tcPr>
            <w:tcW w:w="687" w:type="dxa"/>
            <w:vAlign w:val="center"/>
          </w:tcPr>
          <w:p w14:paraId="1C9FFEF2" w14:textId="77777777" w:rsidR="007420F6" w:rsidRDefault="007420F6" w:rsidP="007420F6">
            <w:pPr>
              <w:pStyle w:val="TAH"/>
              <w:rPr>
                <w:rFonts w:eastAsia="Yu Mincho"/>
              </w:rPr>
            </w:pPr>
            <w:r w:rsidRPr="00F95B02">
              <w:t>10 MHz</w:t>
            </w:r>
          </w:p>
        </w:tc>
        <w:tc>
          <w:tcPr>
            <w:tcW w:w="687" w:type="dxa"/>
            <w:vAlign w:val="center"/>
          </w:tcPr>
          <w:p w14:paraId="410446FB" w14:textId="77777777" w:rsidR="007420F6" w:rsidRDefault="007420F6" w:rsidP="007420F6">
            <w:pPr>
              <w:pStyle w:val="TAH"/>
              <w:rPr>
                <w:rFonts w:eastAsia="Yu Mincho"/>
              </w:rPr>
            </w:pPr>
            <w:r w:rsidRPr="00F95B02">
              <w:t>15 MHz</w:t>
            </w:r>
          </w:p>
        </w:tc>
        <w:tc>
          <w:tcPr>
            <w:tcW w:w="687" w:type="dxa"/>
            <w:vAlign w:val="center"/>
          </w:tcPr>
          <w:p w14:paraId="5C23E672" w14:textId="77777777" w:rsidR="007420F6" w:rsidRDefault="007420F6" w:rsidP="007420F6">
            <w:pPr>
              <w:pStyle w:val="TAH"/>
              <w:rPr>
                <w:rFonts w:eastAsia="Yu Mincho"/>
              </w:rPr>
            </w:pPr>
            <w:r w:rsidRPr="00F95B02">
              <w:t>20 MHz</w:t>
            </w:r>
          </w:p>
        </w:tc>
        <w:tc>
          <w:tcPr>
            <w:tcW w:w="687" w:type="dxa"/>
            <w:vAlign w:val="center"/>
          </w:tcPr>
          <w:p w14:paraId="684C8664" w14:textId="77777777" w:rsidR="007420F6" w:rsidRDefault="007420F6" w:rsidP="007420F6">
            <w:pPr>
              <w:pStyle w:val="TAH"/>
              <w:rPr>
                <w:rFonts w:eastAsia="Yu Mincho"/>
              </w:rPr>
            </w:pPr>
            <w:r w:rsidRPr="00F95B02">
              <w:t>25 MHz</w:t>
            </w:r>
          </w:p>
        </w:tc>
        <w:tc>
          <w:tcPr>
            <w:tcW w:w="687" w:type="dxa"/>
            <w:vAlign w:val="center"/>
          </w:tcPr>
          <w:p w14:paraId="5ACCA882" w14:textId="77777777" w:rsidR="007420F6" w:rsidRDefault="007420F6" w:rsidP="007420F6">
            <w:pPr>
              <w:pStyle w:val="TAH"/>
              <w:rPr>
                <w:rFonts w:eastAsia="Yu Mincho"/>
              </w:rPr>
            </w:pPr>
            <w:r w:rsidRPr="00F95B02">
              <w:t>30 MHz</w:t>
            </w:r>
          </w:p>
        </w:tc>
        <w:tc>
          <w:tcPr>
            <w:tcW w:w="687" w:type="dxa"/>
            <w:vAlign w:val="center"/>
          </w:tcPr>
          <w:p w14:paraId="78695891" w14:textId="77777777" w:rsidR="007420F6" w:rsidRDefault="007420F6" w:rsidP="007420F6">
            <w:pPr>
              <w:pStyle w:val="TAH"/>
              <w:rPr>
                <w:rFonts w:eastAsia="Yu Mincho"/>
              </w:rPr>
            </w:pPr>
            <w:r w:rsidRPr="00F95B02">
              <w:t>40 MHz</w:t>
            </w:r>
          </w:p>
        </w:tc>
        <w:tc>
          <w:tcPr>
            <w:tcW w:w="687" w:type="dxa"/>
            <w:vAlign w:val="center"/>
          </w:tcPr>
          <w:p w14:paraId="7C77AE9B" w14:textId="77777777" w:rsidR="007420F6" w:rsidRDefault="007420F6" w:rsidP="007420F6">
            <w:pPr>
              <w:pStyle w:val="TAH"/>
              <w:rPr>
                <w:rFonts w:eastAsia="Yu Mincho"/>
              </w:rPr>
            </w:pPr>
            <w:r w:rsidRPr="00F95B02">
              <w:t>50 MHz</w:t>
            </w:r>
          </w:p>
        </w:tc>
        <w:tc>
          <w:tcPr>
            <w:tcW w:w="687" w:type="dxa"/>
            <w:vAlign w:val="center"/>
          </w:tcPr>
          <w:p w14:paraId="16725AEF" w14:textId="77777777" w:rsidR="007420F6" w:rsidRDefault="007420F6" w:rsidP="007420F6">
            <w:pPr>
              <w:pStyle w:val="TAH"/>
              <w:rPr>
                <w:rFonts w:eastAsia="Yu Mincho"/>
              </w:rPr>
            </w:pPr>
            <w:r w:rsidRPr="00F95B02">
              <w:t>60 MHz</w:t>
            </w:r>
          </w:p>
        </w:tc>
        <w:tc>
          <w:tcPr>
            <w:tcW w:w="687" w:type="dxa"/>
            <w:vAlign w:val="center"/>
          </w:tcPr>
          <w:p w14:paraId="3C174895" w14:textId="77777777" w:rsidR="007420F6" w:rsidRDefault="007420F6" w:rsidP="007420F6">
            <w:pPr>
              <w:pStyle w:val="TAH"/>
              <w:rPr>
                <w:rFonts w:eastAsia="Yu Mincho"/>
              </w:rPr>
            </w:pPr>
            <w:r w:rsidRPr="00F95B02">
              <w:t>70 MHz</w:t>
            </w:r>
          </w:p>
        </w:tc>
        <w:tc>
          <w:tcPr>
            <w:tcW w:w="687" w:type="dxa"/>
            <w:vAlign w:val="center"/>
          </w:tcPr>
          <w:p w14:paraId="64485A16" w14:textId="77777777" w:rsidR="007420F6" w:rsidRDefault="007420F6" w:rsidP="007420F6">
            <w:pPr>
              <w:pStyle w:val="TAH"/>
              <w:rPr>
                <w:rFonts w:eastAsia="Yu Mincho"/>
              </w:rPr>
            </w:pPr>
            <w:r w:rsidRPr="00F95B02">
              <w:t>80 MHz</w:t>
            </w:r>
          </w:p>
        </w:tc>
        <w:tc>
          <w:tcPr>
            <w:tcW w:w="687" w:type="dxa"/>
            <w:vAlign w:val="center"/>
          </w:tcPr>
          <w:p w14:paraId="46B4F5A7" w14:textId="77777777" w:rsidR="007420F6" w:rsidRDefault="007420F6" w:rsidP="007420F6">
            <w:pPr>
              <w:pStyle w:val="TAH"/>
              <w:rPr>
                <w:rFonts w:eastAsia="Yu Mincho"/>
              </w:rPr>
            </w:pPr>
            <w:r w:rsidRPr="00F95B02">
              <w:t>90 MHz</w:t>
            </w:r>
          </w:p>
        </w:tc>
        <w:tc>
          <w:tcPr>
            <w:tcW w:w="717" w:type="dxa"/>
            <w:vAlign w:val="center"/>
          </w:tcPr>
          <w:p w14:paraId="2740E495" w14:textId="77777777" w:rsidR="007420F6" w:rsidRDefault="007420F6" w:rsidP="007420F6">
            <w:pPr>
              <w:pStyle w:val="TAH"/>
              <w:rPr>
                <w:rFonts w:eastAsia="Yu Mincho"/>
              </w:rPr>
            </w:pPr>
            <w:r w:rsidRPr="00F95B02">
              <w:t>100 MHz</w:t>
            </w:r>
          </w:p>
        </w:tc>
      </w:tr>
      <w:tr w:rsidR="007420F6" w14:paraId="2FCDB02F" w14:textId="257ED354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172AD38F" w14:textId="4069ECB5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102D529" w14:textId="38449BE3" w:rsidR="007420F6" w:rsidRDefault="007420F6" w:rsidP="007420F6">
            <w:pPr>
              <w:pStyle w:val="TAC"/>
              <w:rPr>
                <w:rFonts w:eastAsia="Yu Mincho"/>
              </w:rPr>
            </w:pPr>
            <w:r w:rsidRPr="00F95B02">
              <w:t>15</w:t>
            </w:r>
          </w:p>
        </w:tc>
        <w:tc>
          <w:tcPr>
            <w:tcW w:w="687" w:type="dxa"/>
          </w:tcPr>
          <w:p w14:paraId="44B87949" w14:textId="3B1D309A" w:rsidR="007420F6" w:rsidRDefault="007420F6" w:rsidP="007420F6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411B4DE" w14:textId="69DE5551" w:rsidR="007420F6" w:rsidRDefault="007420F6" w:rsidP="007420F6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6549033" w14:textId="117BE84F" w:rsidR="007420F6" w:rsidRDefault="007420F6" w:rsidP="007420F6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52CCF90" w14:textId="598BD70B" w:rsidR="007420F6" w:rsidRDefault="007420F6" w:rsidP="007420F6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3323BBC1" w14:textId="64C5B19D" w:rsidR="007420F6" w:rsidRDefault="007420F6" w:rsidP="007420F6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7CE698ED" w14:textId="0F3BAE1A" w:rsidR="007420F6" w:rsidRDefault="007420F6" w:rsidP="007420F6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585B6AE" w14:textId="7F92DBA8" w:rsidR="007420F6" w:rsidRDefault="007420F6" w:rsidP="007420F6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5BE1158" w14:textId="4001AF6C" w:rsidR="007420F6" w:rsidRDefault="007420F6" w:rsidP="007420F6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47AC3888" w14:textId="63BC5E65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50191E6" w14:textId="30C07E5C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846EBE4" w14:textId="1FF262AE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3D43A4E" w14:textId="5A9EFA3A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D7E1051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29983711" w14:textId="1BB39196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00ECB9A5" w14:textId="32BF361A" w:rsidR="007420F6" w:rsidRDefault="007420F6" w:rsidP="007420F6">
            <w:pPr>
              <w:pStyle w:val="TAC"/>
              <w:rPr>
                <w:rFonts w:eastAsia="Yu Mincho"/>
              </w:rPr>
            </w:pPr>
            <w:r w:rsidRPr="00F95B02">
              <w:t>n1</w:t>
            </w:r>
          </w:p>
        </w:tc>
        <w:tc>
          <w:tcPr>
            <w:tcW w:w="687" w:type="dxa"/>
            <w:vAlign w:val="center"/>
          </w:tcPr>
          <w:p w14:paraId="149A95C2" w14:textId="6C8B4395" w:rsidR="007420F6" w:rsidRDefault="007420F6" w:rsidP="007420F6">
            <w:pPr>
              <w:pStyle w:val="TAC"/>
              <w:rPr>
                <w:rFonts w:eastAsia="Yu Mincho"/>
              </w:rPr>
            </w:pPr>
            <w:r w:rsidRPr="00F95B02">
              <w:t>30</w:t>
            </w:r>
          </w:p>
        </w:tc>
        <w:tc>
          <w:tcPr>
            <w:tcW w:w="687" w:type="dxa"/>
          </w:tcPr>
          <w:p w14:paraId="096FEA67" w14:textId="6C7C62CA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58035DE" w14:textId="35AC978D" w:rsidR="007420F6" w:rsidRDefault="007420F6" w:rsidP="007420F6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29F4992" w14:textId="393ECFC5" w:rsidR="007420F6" w:rsidRDefault="007420F6" w:rsidP="007420F6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3D645E8" w14:textId="39B58059" w:rsidR="007420F6" w:rsidRDefault="007420F6" w:rsidP="007420F6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7E44D1F5" w14:textId="0309B0A0" w:rsidR="007420F6" w:rsidRDefault="007420F6" w:rsidP="007420F6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3137ADCC" w14:textId="25C998E2" w:rsidR="007420F6" w:rsidRDefault="007420F6" w:rsidP="007420F6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0134673" w14:textId="41FAD6C4" w:rsidR="007420F6" w:rsidRDefault="007420F6" w:rsidP="007420F6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E826D5D" w14:textId="4F0E04AE" w:rsidR="007420F6" w:rsidRDefault="007420F6" w:rsidP="007420F6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2CAA5C7B" w14:textId="7D4A5490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EAAB067" w14:textId="7BAB7F94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53E3178" w14:textId="43A06766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DFC781A" w14:textId="3AAAC04F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2E4E8AE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5EA1EC31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44CAB5CC" w14:textId="77777777" w:rsidR="007420F6" w:rsidRPr="00F95B02" w:rsidRDefault="007420F6" w:rsidP="007420F6">
            <w:pPr>
              <w:pStyle w:val="TAC"/>
            </w:pPr>
          </w:p>
        </w:tc>
        <w:tc>
          <w:tcPr>
            <w:tcW w:w="687" w:type="dxa"/>
            <w:vAlign w:val="center"/>
          </w:tcPr>
          <w:p w14:paraId="2FAD2CF3" w14:textId="04EEFC4B" w:rsidR="007420F6" w:rsidRPr="00F95B02" w:rsidRDefault="007420F6" w:rsidP="007420F6">
            <w:pPr>
              <w:pStyle w:val="TAC"/>
            </w:pPr>
            <w:r w:rsidRPr="00F95B02">
              <w:t>60</w:t>
            </w:r>
          </w:p>
        </w:tc>
        <w:tc>
          <w:tcPr>
            <w:tcW w:w="687" w:type="dxa"/>
          </w:tcPr>
          <w:p w14:paraId="21A237F4" w14:textId="77777777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7493EAA" w14:textId="5F518077" w:rsidR="007420F6" w:rsidRPr="00F95B02" w:rsidRDefault="007420F6" w:rsidP="007420F6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FF5F458" w14:textId="54BA5069" w:rsidR="007420F6" w:rsidRPr="00F95B02" w:rsidRDefault="007420F6" w:rsidP="007420F6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9ABC616" w14:textId="0AABBDAA" w:rsidR="007420F6" w:rsidRPr="00F95B02" w:rsidRDefault="007420F6" w:rsidP="007420F6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</w:tcPr>
          <w:p w14:paraId="6DDB060B" w14:textId="7997DD59" w:rsidR="007420F6" w:rsidRPr="00F95B02" w:rsidRDefault="007420F6" w:rsidP="007420F6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</w:tcPr>
          <w:p w14:paraId="0683BBDA" w14:textId="5213A12F" w:rsidR="007420F6" w:rsidRPr="00F95B02" w:rsidRDefault="007420F6" w:rsidP="007420F6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6CA4462" w14:textId="561B59AC" w:rsidR="007420F6" w:rsidRPr="00F95B02" w:rsidRDefault="007420F6" w:rsidP="007420F6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8AE2132" w14:textId="724BEDE7" w:rsidR="007420F6" w:rsidRDefault="007420F6" w:rsidP="007420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6B3C3A7A" w14:textId="77777777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09C46D2" w14:textId="77777777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6559A5E" w14:textId="77777777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D0FC4D8" w14:textId="77777777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0FF5664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7C6EDE9C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315BC940" w14:textId="77777777" w:rsidR="007420F6" w:rsidRPr="00F95B02" w:rsidRDefault="007420F6" w:rsidP="007420F6">
            <w:pPr>
              <w:pStyle w:val="TAC"/>
            </w:pPr>
          </w:p>
        </w:tc>
        <w:tc>
          <w:tcPr>
            <w:tcW w:w="687" w:type="dxa"/>
            <w:vAlign w:val="center"/>
          </w:tcPr>
          <w:p w14:paraId="29446A2D" w14:textId="445F0141" w:rsidR="007420F6" w:rsidRPr="00F95B02" w:rsidRDefault="007420F6" w:rsidP="007420F6">
            <w:pPr>
              <w:pStyle w:val="TAC"/>
            </w:pPr>
            <w:r w:rsidRPr="00F95B02">
              <w:t>15</w:t>
            </w:r>
          </w:p>
        </w:tc>
        <w:tc>
          <w:tcPr>
            <w:tcW w:w="687" w:type="dxa"/>
          </w:tcPr>
          <w:p w14:paraId="40AA1697" w14:textId="0BBFFAC0" w:rsidR="007420F6" w:rsidRDefault="007420F6" w:rsidP="007420F6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8317B51" w14:textId="5F034CF3" w:rsidR="007420F6" w:rsidRPr="00F95B02" w:rsidRDefault="007420F6" w:rsidP="007420F6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D54B1CE" w14:textId="1CABDEC5" w:rsidR="007420F6" w:rsidRPr="00F95B02" w:rsidRDefault="007420F6" w:rsidP="007420F6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53634CE" w14:textId="088DF2E7" w:rsidR="007420F6" w:rsidRPr="00F95B02" w:rsidRDefault="007420F6" w:rsidP="007420F6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B949E2C" w14:textId="77777777" w:rsidR="007420F6" w:rsidRPr="00F95B02" w:rsidRDefault="007420F6" w:rsidP="007420F6">
            <w:pPr>
              <w:pStyle w:val="TAC"/>
            </w:pPr>
          </w:p>
        </w:tc>
        <w:tc>
          <w:tcPr>
            <w:tcW w:w="687" w:type="dxa"/>
          </w:tcPr>
          <w:p w14:paraId="0F84E7F0" w14:textId="77777777" w:rsidR="007420F6" w:rsidRPr="00F95B02" w:rsidRDefault="007420F6" w:rsidP="007420F6">
            <w:pPr>
              <w:pStyle w:val="TAC"/>
            </w:pPr>
          </w:p>
        </w:tc>
        <w:tc>
          <w:tcPr>
            <w:tcW w:w="687" w:type="dxa"/>
            <w:vAlign w:val="center"/>
          </w:tcPr>
          <w:p w14:paraId="78C28FAA" w14:textId="77777777" w:rsidR="007420F6" w:rsidRPr="00F95B02" w:rsidRDefault="007420F6" w:rsidP="007420F6">
            <w:pPr>
              <w:pStyle w:val="TAC"/>
            </w:pPr>
          </w:p>
        </w:tc>
        <w:tc>
          <w:tcPr>
            <w:tcW w:w="687" w:type="dxa"/>
            <w:vAlign w:val="center"/>
          </w:tcPr>
          <w:p w14:paraId="5B0E76C6" w14:textId="77777777" w:rsidR="007420F6" w:rsidRDefault="007420F6" w:rsidP="007420F6">
            <w:pPr>
              <w:pStyle w:val="TAC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54EF7A3F" w14:textId="77777777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231A772" w14:textId="77777777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5F16AC0" w14:textId="77777777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9991347" w14:textId="77777777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0857F3B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045C7917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01C3CDC1" w14:textId="6A9E0F71" w:rsidR="007420F6" w:rsidRPr="00F95B02" w:rsidRDefault="007420F6" w:rsidP="007420F6">
            <w:pPr>
              <w:pStyle w:val="TAC"/>
            </w:pPr>
            <w:r w:rsidRPr="00F95B02">
              <w:t>n2</w:t>
            </w:r>
          </w:p>
        </w:tc>
        <w:tc>
          <w:tcPr>
            <w:tcW w:w="687" w:type="dxa"/>
            <w:vAlign w:val="center"/>
          </w:tcPr>
          <w:p w14:paraId="4FB90D20" w14:textId="4CC34E34" w:rsidR="007420F6" w:rsidRPr="00F95B02" w:rsidRDefault="007420F6" w:rsidP="007420F6">
            <w:pPr>
              <w:pStyle w:val="TAC"/>
            </w:pPr>
            <w:r w:rsidRPr="00F95B02">
              <w:t>30</w:t>
            </w:r>
          </w:p>
        </w:tc>
        <w:tc>
          <w:tcPr>
            <w:tcW w:w="687" w:type="dxa"/>
          </w:tcPr>
          <w:p w14:paraId="09395E52" w14:textId="77777777" w:rsidR="007420F6" w:rsidRPr="00F95B02" w:rsidRDefault="007420F6" w:rsidP="007420F6">
            <w:pPr>
              <w:pStyle w:val="TAC"/>
            </w:pPr>
          </w:p>
        </w:tc>
        <w:tc>
          <w:tcPr>
            <w:tcW w:w="687" w:type="dxa"/>
          </w:tcPr>
          <w:p w14:paraId="78E42429" w14:textId="7B9C0DE8" w:rsidR="007420F6" w:rsidRPr="00F95B02" w:rsidRDefault="007420F6" w:rsidP="007420F6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34C37D2" w14:textId="2CCE8880" w:rsidR="007420F6" w:rsidRPr="00F95B02" w:rsidRDefault="007420F6" w:rsidP="007420F6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E066819" w14:textId="0A575CDC" w:rsidR="007420F6" w:rsidRPr="00F95B02" w:rsidRDefault="007420F6" w:rsidP="007420F6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6D48E1A" w14:textId="77777777" w:rsidR="007420F6" w:rsidRPr="00F95B02" w:rsidRDefault="007420F6" w:rsidP="007420F6">
            <w:pPr>
              <w:pStyle w:val="TAC"/>
            </w:pPr>
          </w:p>
        </w:tc>
        <w:tc>
          <w:tcPr>
            <w:tcW w:w="687" w:type="dxa"/>
          </w:tcPr>
          <w:p w14:paraId="335C6193" w14:textId="77777777" w:rsidR="007420F6" w:rsidRPr="00F95B02" w:rsidRDefault="007420F6" w:rsidP="007420F6">
            <w:pPr>
              <w:pStyle w:val="TAC"/>
            </w:pPr>
          </w:p>
        </w:tc>
        <w:tc>
          <w:tcPr>
            <w:tcW w:w="687" w:type="dxa"/>
            <w:vAlign w:val="center"/>
          </w:tcPr>
          <w:p w14:paraId="7A180DFB" w14:textId="77777777" w:rsidR="007420F6" w:rsidRPr="00F95B02" w:rsidRDefault="007420F6" w:rsidP="007420F6">
            <w:pPr>
              <w:pStyle w:val="TAC"/>
            </w:pPr>
          </w:p>
        </w:tc>
        <w:tc>
          <w:tcPr>
            <w:tcW w:w="687" w:type="dxa"/>
            <w:vAlign w:val="center"/>
          </w:tcPr>
          <w:p w14:paraId="07DD3E43" w14:textId="77777777" w:rsidR="007420F6" w:rsidRDefault="007420F6" w:rsidP="007420F6">
            <w:pPr>
              <w:pStyle w:val="TAC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4DAA4F5B" w14:textId="77777777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9B326AF" w14:textId="77777777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8DFCC23" w14:textId="77777777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CA715E9" w14:textId="77777777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1005228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44ABFB6C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4FD714C0" w14:textId="77777777" w:rsidR="007420F6" w:rsidRPr="00F95B02" w:rsidRDefault="007420F6" w:rsidP="007420F6">
            <w:pPr>
              <w:pStyle w:val="TAC"/>
            </w:pPr>
          </w:p>
        </w:tc>
        <w:tc>
          <w:tcPr>
            <w:tcW w:w="687" w:type="dxa"/>
            <w:vAlign w:val="center"/>
          </w:tcPr>
          <w:p w14:paraId="0943E4A4" w14:textId="14D938AD" w:rsidR="007420F6" w:rsidRPr="00F95B02" w:rsidRDefault="007420F6" w:rsidP="007420F6">
            <w:pPr>
              <w:pStyle w:val="TAC"/>
            </w:pPr>
            <w:r w:rsidRPr="00F95B02">
              <w:t>60</w:t>
            </w:r>
          </w:p>
        </w:tc>
        <w:tc>
          <w:tcPr>
            <w:tcW w:w="687" w:type="dxa"/>
          </w:tcPr>
          <w:p w14:paraId="0CA727B8" w14:textId="77777777" w:rsidR="007420F6" w:rsidRPr="00F95B02" w:rsidRDefault="007420F6" w:rsidP="007420F6">
            <w:pPr>
              <w:pStyle w:val="TAC"/>
            </w:pPr>
          </w:p>
        </w:tc>
        <w:tc>
          <w:tcPr>
            <w:tcW w:w="687" w:type="dxa"/>
            <w:vAlign w:val="center"/>
          </w:tcPr>
          <w:p w14:paraId="03AB83E8" w14:textId="6C60018A" w:rsidR="007420F6" w:rsidRPr="00F95B02" w:rsidRDefault="007420F6" w:rsidP="007420F6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5F00863" w14:textId="3A27E9EB" w:rsidR="007420F6" w:rsidRPr="00F95B02" w:rsidRDefault="007420F6" w:rsidP="007420F6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47EA524" w14:textId="2845ADAC" w:rsidR="007420F6" w:rsidRPr="00F95B02" w:rsidRDefault="007420F6" w:rsidP="007420F6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992347D" w14:textId="77777777" w:rsidR="007420F6" w:rsidRPr="00F95B02" w:rsidRDefault="007420F6" w:rsidP="007420F6">
            <w:pPr>
              <w:pStyle w:val="TAC"/>
            </w:pPr>
          </w:p>
        </w:tc>
        <w:tc>
          <w:tcPr>
            <w:tcW w:w="687" w:type="dxa"/>
          </w:tcPr>
          <w:p w14:paraId="08F47428" w14:textId="77777777" w:rsidR="007420F6" w:rsidRPr="00F95B02" w:rsidRDefault="007420F6" w:rsidP="007420F6">
            <w:pPr>
              <w:pStyle w:val="TAC"/>
            </w:pPr>
          </w:p>
        </w:tc>
        <w:tc>
          <w:tcPr>
            <w:tcW w:w="687" w:type="dxa"/>
            <w:vAlign w:val="center"/>
          </w:tcPr>
          <w:p w14:paraId="2518E6B8" w14:textId="77777777" w:rsidR="007420F6" w:rsidRPr="00F95B02" w:rsidRDefault="007420F6" w:rsidP="007420F6">
            <w:pPr>
              <w:pStyle w:val="TAC"/>
            </w:pPr>
          </w:p>
        </w:tc>
        <w:tc>
          <w:tcPr>
            <w:tcW w:w="687" w:type="dxa"/>
            <w:vAlign w:val="center"/>
          </w:tcPr>
          <w:p w14:paraId="4757DF8F" w14:textId="77777777" w:rsidR="007420F6" w:rsidRDefault="007420F6" w:rsidP="007420F6">
            <w:pPr>
              <w:pStyle w:val="TAC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11284C11" w14:textId="77777777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1FAD6DB" w14:textId="77777777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F116F9E" w14:textId="77777777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AF3D4FD" w14:textId="77777777" w:rsidR="007420F6" w:rsidRDefault="007420F6" w:rsidP="007420F6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73EF0E2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26DB0591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57FD069B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0F34718" w14:textId="3B714E5D" w:rsidR="007420F6" w:rsidRPr="00F95B02" w:rsidRDefault="007420F6" w:rsidP="007420F6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2FFB34F1" w14:textId="04D81297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32AD77E" w14:textId="704DE54C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D99E3BA" w14:textId="77628885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3C22014" w14:textId="1A1C5685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9555A02" w14:textId="4C2FFE10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A6AE826" w14:textId="68328C2B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258E973" w14:textId="76383E16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800ACFB" w14:textId="77777777" w:rsidR="007420F6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5CF8E89B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40070D4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FF54BC9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0691E88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BC5304F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4F1BA08C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355A4622" w14:textId="71EAF1D9" w:rsidR="007420F6" w:rsidRPr="00F95B02" w:rsidRDefault="007420F6" w:rsidP="007420F6">
            <w:pPr>
              <w:pStyle w:val="TAC"/>
              <w:keepNext w:val="0"/>
            </w:pPr>
            <w:r w:rsidRPr="00F95B02">
              <w:t>n3</w:t>
            </w:r>
          </w:p>
        </w:tc>
        <w:tc>
          <w:tcPr>
            <w:tcW w:w="687" w:type="dxa"/>
            <w:vAlign w:val="center"/>
          </w:tcPr>
          <w:p w14:paraId="63416283" w14:textId="5D4D0D9D" w:rsidR="007420F6" w:rsidRPr="00F95B02" w:rsidRDefault="007420F6" w:rsidP="007420F6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5E6D2576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1C4312F6" w14:textId="70101C92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43B1AD8" w14:textId="3524F364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A81A223" w14:textId="659A21F6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A361877" w14:textId="6515C404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85581E4" w14:textId="0F0DABA4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36500EA" w14:textId="1A7E726B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4E0D8DD" w14:textId="77777777" w:rsidR="007420F6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00EC778C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AB2E07F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B5B292E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3477BCD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8653E81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73B8161E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7CD7A561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7F0830E" w14:textId="78356160" w:rsidR="007420F6" w:rsidRPr="00F95B02" w:rsidRDefault="007420F6" w:rsidP="007420F6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60E0A400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5006DD7" w14:textId="32E5900B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C82A2C8" w14:textId="2BD3CCB1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AAB85AE" w14:textId="77605BD8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13458CE" w14:textId="46B05A7D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03F7C39" w14:textId="768C5256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E8D890D" w14:textId="003FA0C9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6CF7DB6" w14:textId="77777777" w:rsidR="007420F6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61165541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0D189E9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1A48DAD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0DC247A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8703543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181B90FE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0C69CEAE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22AB15E" w14:textId="7496310B" w:rsidR="007420F6" w:rsidRPr="00F95B02" w:rsidRDefault="007420F6" w:rsidP="007420F6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4AE339EA" w14:textId="40E46BDB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A31ACE3" w14:textId="160A89F3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EC24301" w14:textId="2D5AFD81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D913C3A" w14:textId="16BC099E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7C0661E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2B1A8037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2B58670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8F342F6" w14:textId="77777777" w:rsidR="007420F6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275CD420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F4293BC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82A7169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F4D8203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B81A81F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636CDA5E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189842D5" w14:textId="62023817" w:rsidR="007420F6" w:rsidRPr="00F95B02" w:rsidRDefault="007420F6" w:rsidP="007420F6">
            <w:pPr>
              <w:pStyle w:val="TAC"/>
              <w:keepNext w:val="0"/>
            </w:pPr>
            <w:r w:rsidRPr="00F95B02">
              <w:t>n5</w:t>
            </w:r>
          </w:p>
        </w:tc>
        <w:tc>
          <w:tcPr>
            <w:tcW w:w="687" w:type="dxa"/>
            <w:vAlign w:val="center"/>
          </w:tcPr>
          <w:p w14:paraId="2448A2D2" w14:textId="0A2EB26F" w:rsidR="007420F6" w:rsidRPr="00F95B02" w:rsidRDefault="007420F6" w:rsidP="007420F6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119B2A09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08A84349" w14:textId="3C800B44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A29FAD9" w14:textId="173CF95C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7891A90" w14:textId="1937071B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1CD0E4E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12AABA41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AB80304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0587B28" w14:textId="77777777" w:rsidR="007420F6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1D798B0B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AD7F2D8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98C3E1C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4377265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E2C4556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2E5B3EE1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0E47FB04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A757854" w14:textId="7D8805E4" w:rsidR="007420F6" w:rsidRPr="00F95B02" w:rsidRDefault="007420F6" w:rsidP="007420F6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07963158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7EFB624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22B4D42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23FB012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0528D3D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1A0129D0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9ADE36F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EFAEF1E" w14:textId="77777777" w:rsidR="007420F6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5BB42AE9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9DF24C2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091E078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75D4C10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13BCE04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455310AC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02E57609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7EDE0C8" w14:textId="1EB37D10" w:rsidR="007420F6" w:rsidRPr="00F95B02" w:rsidRDefault="007420F6" w:rsidP="007420F6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3BD52443" w14:textId="66D19BD6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ADCF361" w14:textId="12545675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971D6AA" w14:textId="488587B1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F44E623" w14:textId="45B36C30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13DB743" w14:textId="0F4A53F1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7AC6A91" w14:textId="31830A9C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C8125BA" w14:textId="0B3AD625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1911D85" w14:textId="6B360A41" w:rsidR="007420F6" w:rsidRDefault="007420F6" w:rsidP="007420F6">
            <w:pPr>
              <w:pStyle w:val="TAC"/>
              <w:keepNext w:val="0"/>
              <w:rPr>
                <w:lang w:eastAsia="zh-CN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726660F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7263945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06FF485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2044DBD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A2700B5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2A2F65FF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39F0630B" w14:textId="7768B8E5" w:rsidR="007420F6" w:rsidRPr="00F95B02" w:rsidRDefault="007420F6" w:rsidP="007420F6">
            <w:pPr>
              <w:pStyle w:val="TAC"/>
              <w:keepNext w:val="0"/>
            </w:pPr>
            <w:r w:rsidRPr="00F95B02">
              <w:t>n7</w:t>
            </w:r>
          </w:p>
        </w:tc>
        <w:tc>
          <w:tcPr>
            <w:tcW w:w="687" w:type="dxa"/>
            <w:vAlign w:val="center"/>
          </w:tcPr>
          <w:p w14:paraId="561461C7" w14:textId="078A15CE" w:rsidR="007420F6" w:rsidRPr="00F95B02" w:rsidRDefault="007420F6" w:rsidP="007420F6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66F805C1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54019D9F" w14:textId="57732B38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D08B4CD" w14:textId="784DE3B3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20D06B9" w14:textId="5F253A7E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8C7B06A" w14:textId="3241E657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FC797BD" w14:textId="252E6708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7152793" w14:textId="00336611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19BD3D2" w14:textId="4EDF4A94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219F993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98877E3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36C0021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14DC277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F2A05DB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517A15D3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7027FF71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97F7EB2" w14:textId="53A423D5" w:rsidR="007420F6" w:rsidRPr="00F95B02" w:rsidRDefault="007420F6" w:rsidP="007420F6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3B2C5B31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FB32930" w14:textId="5AFF7699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73FEDBC" w14:textId="1575ABB8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A8FE9DD" w14:textId="5E49670B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E0B8F56" w14:textId="4102E97D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C86BE17" w14:textId="27C427BE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8376F1E" w14:textId="2B357ADE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1AEA7EB" w14:textId="3DB75E21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46CA9ED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7BFD4D8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55543F3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31CA72E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D466AC0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01DFC5FB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03F7B945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18B4755" w14:textId="00BAE868" w:rsidR="007420F6" w:rsidRPr="00F95B02" w:rsidRDefault="007420F6" w:rsidP="007420F6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673C7BB7" w14:textId="1D72966F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66314A4" w14:textId="5001D0B9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21BA666" w14:textId="70B11CF0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9CB9A8E" w14:textId="55B00F88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2F50B09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0DB51CC2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81CF2B3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997C507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E6E44BC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74F93B4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2E204BC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3DC5773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7137E44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303AD380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23D29434" w14:textId="5BD09749" w:rsidR="007420F6" w:rsidRPr="00F95B02" w:rsidRDefault="007420F6" w:rsidP="007420F6">
            <w:pPr>
              <w:pStyle w:val="TAC"/>
              <w:keepNext w:val="0"/>
            </w:pPr>
            <w:r w:rsidRPr="00F95B02">
              <w:t>n8</w:t>
            </w:r>
          </w:p>
        </w:tc>
        <w:tc>
          <w:tcPr>
            <w:tcW w:w="687" w:type="dxa"/>
            <w:vAlign w:val="center"/>
          </w:tcPr>
          <w:p w14:paraId="608C5F83" w14:textId="6C48B7CA" w:rsidR="007420F6" w:rsidRPr="00F95B02" w:rsidRDefault="007420F6" w:rsidP="007420F6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04390F84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1C14F626" w14:textId="3CBFAC48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B33D64F" w14:textId="20410F37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EB191FB" w14:textId="7AF16846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D3A18A2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78CFDF82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9BE6434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81700F8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58D2162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24666AC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1DDA58E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F2526F5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F544DD6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531208FD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37E2E99A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72886B9" w14:textId="75EFBC9B" w:rsidR="007420F6" w:rsidRPr="00F95B02" w:rsidRDefault="007420F6" w:rsidP="007420F6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08C52F84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FBC994C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151B0E1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5FB9163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F056126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6C6CD501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6347E47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6DD2775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D3FA027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CEFBA2D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3C65187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A326137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9C84529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6FA89700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28687664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A928FAD" w14:textId="31B5CFBD" w:rsidR="007420F6" w:rsidRPr="00F95B02" w:rsidRDefault="007420F6" w:rsidP="007420F6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739EC646" w14:textId="26EF5F80" w:rsidR="007420F6" w:rsidRPr="00F95B02" w:rsidRDefault="007420F6" w:rsidP="007420F6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2D2950E2" w14:textId="482F832C" w:rsidR="007420F6" w:rsidRPr="00F95B02" w:rsidRDefault="007420F6" w:rsidP="007420F6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2510C5D8" w14:textId="61C8085F" w:rsidR="007420F6" w:rsidRPr="00F95B02" w:rsidRDefault="007420F6" w:rsidP="007420F6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0F82BDD9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5B9E129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66FFA5A1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881F31E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C58B9BD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2DA5A9B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DD2C911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A788C6F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DB05086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00DE21F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3766A823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2C3C461C" w14:textId="784D1AA2" w:rsidR="007420F6" w:rsidRPr="00F95B02" w:rsidRDefault="007420F6" w:rsidP="007420F6">
            <w:pPr>
              <w:pStyle w:val="TAC"/>
              <w:keepNext w:val="0"/>
            </w:pPr>
            <w:r w:rsidRPr="00F95B02">
              <w:t>n12</w:t>
            </w:r>
          </w:p>
        </w:tc>
        <w:tc>
          <w:tcPr>
            <w:tcW w:w="687" w:type="dxa"/>
            <w:vAlign w:val="center"/>
          </w:tcPr>
          <w:p w14:paraId="1F5A681B" w14:textId="4103A37A" w:rsidR="007420F6" w:rsidRPr="00F95B02" w:rsidRDefault="007420F6" w:rsidP="007420F6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6A5895AB" w14:textId="77777777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372B45C" w14:textId="43A34514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427E1533" w14:textId="699DEE39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7A000EF4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F4AA724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1DFAFDB3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0E38BFA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47DC863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87D849D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2553E3F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B41CE1B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68CA5C4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CC046BD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73D69010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2965AD6B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CBAA2C2" w14:textId="0961B99D" w:rsidR="007420F6" w:rsidRPr="00F95B02" w:rsidRDefault="007420F6" w:rsidP="007420F6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5F02D1DA" w14:textId="77777777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A398F2F" w14:textId="77777777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D36C2A2" w14:textId="77777777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8D5A269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6C45CA7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46234996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2CACDF1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94B7735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F29123B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5AD4371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3011002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ACFDAEB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30E3A12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0A21AD" w14:paraId="02FF5C4B" w14:textId="77777777" w:rsidTr="00F271A0">
        <w:trPr>
          <w:cantSplit/>
          <w:jc w:val="center"/>
        </w:trPr>
        <w:tc>
          <w:tcPr>
            <w:tcW w:w="906" w:type="dxa"/>
            <w:vMerge w:val="restart"/>
            <w:vAlign w:val="center"/>
          </w:tcPr>
          <w:p w14:paraId="47A4AEBA" w14:textId="4608C503" w:rsidR="000A21AD" w:rsidRPr="00F95B02" w:rsidRDefault="000A21AD" w:rsidP="000A21AD">
            <w:pPr>
              <w:pStyle w:val="TAC"/>
              <w:keepNext w:val="0"/>
            </w:pPr>
            <w:r>
              <w:t>N13</w:t>
            </w:r>
          </w:p>
        </w:tc>
        <w:tc>
          <w:tcPr>
            <w:tcW w:w="687" w:type="dxa"/>
            <w:vAlign w:val="center"/>
          </w:tcPr>
          <w:p w14:paraId="13CFE30D" w14:textId="279DFF16" w:rsidR="000A21AD" w:rsidRPr="00F95B02" w:rsidRDefault="000A21AD" w:rsidP="000A21AD">
            <w:pPr>
              <w:pStyle w:val="TAC"/>
              <w:keepNext w:val="0"/>
            </w:pPr>
            <w:r>
              <w:t>15</w:t>
            </w:r>
          </w:p>
        </w:tc>
        <w:tc>
          <w:tcPr>
            <w:tcW w:w="687" w:type="dxa"/>
          </w:tcPr>
          <w:p w14:paraId="29461628" w14:textId="734FAA1C" w:rsidR="000A21AD" w:rsidRPr="00F95B02" w:rsidRDefault="000A21AD" w:rsidP="000A21AD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00CCCB5C" w14:textId="523DDA13" w:rsidR="000A21AD" w:rsidRPr="00F95B02" w:rsidRDefault="000A21AD" w:rsidP="000A21AD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4BA23F32" w14:textId="77777777" w:rsidR="000A21AD" w:rsidRPr="00F95B02" w:rsidRDefault="000A21AD" w:rsidP="000A21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A5F328A" w14:textId="77777777" w:rsidR="000A21AD" w:rsidRPr="00F95B02" w:rsidRDefault="000A21AD" w:rsidP="000A21AD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122A11D" w14:textId="77777777" w:rsidR="000A21AD" w:rsidRPr="00F95B02" w:rsidRDefault="000A21AD" w:rsidP="000A21AD">
            <w:pPr>
              <w:pStyle w:val="TAC"/>
              <w:keepNext w:val="0"/>
            </w:pPr>
          </w:p>
        </w:tc>
        <w:tc>
          <w:tcPr>
            <w:tcW w:w="687" w:type="dxa"/>
          </w:tcPr>
          <w:p w14:paraId="488BAC3A" w14:textId="77777777" w:rsidR="000A21AD" w:rsidRPr="00F95B02" w:rsidRDefault="000A21AD" w:rsidP="000A21AD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15B0CFB" w14:textId="77777777" w:rsidR="000A21AD" w:rsidRPr="00F95B02" w:rsidRDefault="000A21AD" w:rsidP="000A21AD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D0DBFD8" w14:textId="77777777" w:rsidR="000A21AD" w:rsidRPr="00F95B02" w:rsidRDefault="000A21AD" w:rsidP="000A21AD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3857FF5" w14:textId="77777777" w:rsidR="000A21AD" w:rsidRDefault="000A21AD" w:rsidP="000A21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38AC694" w14:textId="77777777" w:rsidR="000A21AD" w:rsidRDefault="000A21AD" w:rsidP="000A21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DF0D6CF" w14:textId="77777777" w:rsidR="000A21AD" w:rsidRDefault="000A21AD" w:rsidP="000A21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B6DA223" w14:textId="77777777" w:rsidR="000A21AD" w:rsidRDefault="000A21AD" w:rsidP="000A21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7F1D183" w14:textId="77777777" w:rsidR="000A21AD" w:rsidRDefault="000A21AD" w:rsidP="00C73741">
            <w:pPr>
              <w:pStyle w:val="TAC"/>
              <w:rPr>
                <w:rFonts w:eastAsia="Yu Mincho"/>
              </w:rPr>
            </w:pPr>
          </w:p>
        </w:tc>
      </w:tr>
      <w:tr w:rsidR="000A21AD" w14:paraId="317011CE" w14:textId="77777777" w:rsidTr="00C73741">
        <w:trPr>
          <w:cantSplit/>
          <w:jc w:val="center"/>
        </w:trPr>
        <w:tc>
          <w:tcPr>
            <w:tcW w:w="906" w:type="dxa"/>
            <w:vMerge/>
            <w:vAlign w:val="center"/>
          </w:tcPr>
          <w:p w14:paraId="410B7D70" w14:textId="77777777" w:rsidR="000A21AD" w:rsidRPr="00F95B02" w:rsidRDefault="000A21AD" w:rsidP="000A21AD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0D80B99" w14:textId="29E3E5F1" w:rsidR="000A21AD" w:rsidRPr="00F95B02" w:rsidRDefault="000A21AD" w:rsidP="000A21AD">
            <w:pPr>
              <w:pStyle w:val="TAC"/>
              <w:keepNext w:val="0"/>
            </w:pPr>
            <w:r>
              <w:t>30</w:t>
            </w:r>
          </w:p>
        </w:tc>
        <w:tc>
          <w:tcPr>
            <w:tcW w:w="687" w:type="dxa"/>
          </w:tcPr>
          <w:p w14:paraId="2B41EB96" w14:textId="77777777" w:rsidR="000A21AD" w:rsidRPr="00F95B02" w:rsidRDefault="000A21AD" w:rsidP="000A21AD">
            <w:pPr>
              <w:pStyle w:val="TAC"/>
              <w:keepNext w:val="0"/>
            </w:pPr>
          </w:p>
        </w:tc>
        <w:tc>
          <w:tcPr>
            <w:tcW w:w="687" w:type="dxa"/>
          </w:tcPr>
          <w:p w14:paraId="1AF7AED7" w14:textId="26F91CA1" w:rsidR="000A21AD" w:rsidRPr="00F95B02" w:rsidRDefault="000A21AD" w:rsidP="000A21AD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2AFB1D50" w14:textId="77777777" w:rsidR="000A21AD" w:rsidRPr="00F95B02" w:rsidRDefault="000A21AD" w:rsidP="000A21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EA04A2B" w14:textId="77777777" w:rsidR="000A21AD" w:rsidRPr="00F95B02" w:rsidRDefault="000A21AD" w:rsidP="000A21AD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64A5818" w14:textId="77777777" w:rsidR="000A21AD" w:rsidRPr="00F95B02" w:rsidRDefault="000A21AD" w:rsidP="000A21AD">
            <w:pPr>
              <w:pStyle w:val="TAC"/>
              <w:keepNext w:val="0"/>
            </w:pPr>
          </w:p>
        </w:tc>
        <w:tc>
          <w:tcPr>
            <w:tcW w:w="687" w:type="dxa"/>
          </w:tcPr>
          <w:p w14:paraId="4D226FF4" w14:textId="77777777" w:rsidR="000A21AD" w:rsidRPr="00F95B02" w:rsidRDefault="000A21AD" w:rsidP="000A21AD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D2DB84F" w14:textId="77777777" w:rsidR="000A21AD" w:rsidRPr="00F95B02" w:rsidRDefault="000A21AD" w:rsidP="000A21AD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E049248" w14:textId="77777777" w:rsidR="000A21AD" w:rsidRPr="00F95B02" w:rsidRDefault="000A21AD" w:rsidP="000A21AD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06C96FE" w14:textId="77777777" w:rsidR="000A21AD" w:rsidRDefault="000A21AD" w:rsidP="000A21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0E96903" w14:textId="77777777" w:rsidR="000A21AD" w:rsidRDefault="000A21AD" w:rsidP="000A21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56E70A8" w14:textId="77777777" w:rsidR="000A21AD" w:rsidRDefault="000A21AD" w:rsidP="000A21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8E4AB56" w14:textId="77777777" w:rsidR="000A21AD" w:rsidRDefault="000A21AD" w:rsidP="000A21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78DAE9A" w14:textId="77777777" w:rsidR="000A21AD" w:rsidRDefault="000A21AD" w:rsidP="00C73741">
            <w:pPr>
              <w:pStyle w:val="TAC"/>
              <w:rPr>
                <w:rFonts w:eastAsia="Yu Mincho"/>
              </w:rPr>
            </w:pPr>
          </w:p>
        </w:tc>
      </w:tr>
      <w:tr w:rsidR="000A21AD" w14:paraId="59C38F0D" w14:textId="77777777" w:rsidTr="00F271A0">
        <w:trPr>
          <w:cantSplit/>
          <w:jc w:val="center"/>
        </w:trPr>
        <w:tc>
          <w:tcPr>
            <w:tcW w:w="906" w:type="dxa"/>
            <w:vMerge/>
            <w:vAlign w:val="center"/>
          </w:tcPr>
          <w:p w14:paraId="0A190353" w14:textId="77777777" w:rsidR="000A21AD" w:rsidRPr="00F95B02" w:rsidRDefault="000A21AD" w:rsidP="000A21AD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CA14D22" w14:textId="3DCC0A4E" w:rsidR="000A21AD" w:rsidRPr="00F95B02" w:rsidRDefault="000A21AD" w:rsidP="000A21AD">
            <w:pPr>
              <w:pStyle w:val="TAC"/>
              <w:keepNext w:val="0"/>
            </w:pPr>
            <w:r>
              <w:t>60</w:t>
            </w:r>
          </w:p>
        </w:tc>
        <w:tc>
          <w:tcPr>
            <w:tcW w:w="687" w:type="dxa"/>
          </w:tcPr>
          <w:p w14:paraId="53191B36" w14:textId="77777777" w:rsidR="000A21AD" w:rsidRPr="00F95B02" w:rsidRDefault="000A21AD" w:rsidP="000A21AD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535B9B7" w14:textId="77777777" w:rsidR="000A21AD" w:rsidRPr="00F95B02" w:rsidRDefault="000A21AD" w:rsidP="000A21AD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92265D0" w14:textId="77777777" w:rsidR="000A21AD" w:rsidRPr="00F95B02" w:rsidRDefault="000A21AD" w:rsidP="000A21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7A8CF94" w14:textId="77777777" w:rsidR="000A21AD" w:rsidRPr="00F95B02" w:rsidRDefault="000A21AD" w:rsidP="000A21AD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23033B6" w14:textId="77777777" w:rsidR="000A21AD" w:rsidRPr="00F95B02" w:rsidRDefault="000A21AD" w:rsidP="000A21AD">
            <w:pPr>
              <w:pStyle w:val="TAC"/>
              <w:keepNext w:val="0"/>
            </w:pPr>
          </w:p>
        </w:tc>
        <w:tc>
          <w:tcPr>
            <w:tcW w:w="687" w:type="dxa"/>
          </w:tcPr>
          <w:p w14:paraId="6E3CA9E0" w14:textId="77777777" w:rsidR="000A21AD" w:rsidRPr="00F95B02" w:rsidRDefault="000A21AD" w:rsidP="000A21AD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84DF1A2" w14:textId="77777777" w:rsidR="000A21AD" w:rsidRPr="00F95B02" w:rsidRDefault="000A21AD" w:rsidP="000A21AD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13BA60C" w14:textId="77777777" w:rsidR="000A21AD" w:rsidRPr="00F95B02" w:rsidRDefault="000A21AD" w:rsidP="000A21AD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85DFE29" w14:textId="77777777" w:rsidR="000A21AD" w:rsidRDefault="000A21AD" w:rsidP="000A21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8EC6900" w14:textId="77777777" w:rsidR="000A21AD" w:rsidRDefault="000A21AD" w:rsidP="000A21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084F374" w14:textId="77777777" w:rsidR="000A21AD" w:rsidRDefault="000A21AD" w:rsidP="000A21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77C636F" w14:textId="77777777" w:rsidR="000A21AD" w:rsidRDefault="000A21AD" w:rsidP="000A21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9FF7F4C" w14:textId="77777777" w:rsidR="000A21AD" w:rsidRDefault="000A21AD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693B47CA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681D8700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FD10AE7" w14:textId="223E0306" w:rsidR="007420F6" w:rsidRPr="00F95B02" w:rsidRDefault="007420F6" w:rsidP="007420F6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219C1C15" w14:textId="4006D393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CEE1523" w14:textId="60EF7270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4ADD2CE" w14:textId="77777777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B7D02AD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5DC7884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26085FB5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A4C710E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199F8CE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AEAE50F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0622B58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1259FF8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B76AE21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3031B4E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3854CE50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360B681A" w14:textId="287BB7EB" w:rsidR="007420F6" w:rsidRPr="00F95B02" w:rsidRDefault="007420F6" w:rsidP="007420F6">
            <w:pPr>
              <w:pStyle w:val="TAC"/>
              <w:keepNext w:val="0"/>
            </w:pPr>
            <w:r w:rsidRPr="00F95B02">
              <w:t>n14</w:t>
            </w:r>
          </w:p>
        </w:tc>
        <w:tc>
          <w:tcPr>
            <w:tcW w:w="687" w:type="dxa"/>
            <w:vAlign w:val="center"/>
          </w:tcPr>
          <w:p w14:paraId="6EA57C91" w14:textId="2D4B7895" w:rsidR="007420F6" w:rsidRPr="00F95B02" w:rsidRDefault="007420F6" w:rsidP="007420F6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5DA8BFAF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DCE83E7" w14:textId="435DA72C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6A6FAE6" w14:textId="77777777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EF43C6C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ABEC02B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32DF0FA8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268784C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CDBD466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8703042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2F840B3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8D6DC02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5C30F6B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7335BC7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33369468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41D4811F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06A6253" w14:textId="4FE82E3A" w:rsidR="007420F6" w:rsidRPr="00F95B02" w:rsidRDefault="007420F6" w:rsidP="007420F6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5C4AB862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9906437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36158EF" w14:textId="77777777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89DC98C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84A0275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2A4D336C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EBA85CE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4AC2C4C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C2C07D8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035D811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CAEBB8C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65DCC9D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77F8C4F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36A18632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2A5405A4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4693F2A" w14:textId="6DA5EB53" w:rsidR="007420F6" w:rsidRPr="00F95B02" w:rsidRDefault="007420F6" w:rsidP="007420F6">
            <w:pPr>
              <w:pStyle w:val="TAC"/>
              <w:keepNext w:val="0"/>
            </w:pPr>
            <w:r w:rsidRPr="00F95B02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687" w:type="dxa"/>
          </w:tcPr>
          <w:p w14:paraId="04A91F41" w14:textId="1141D414" w:rsidR="007420F6" w:rsidRPr="00F95B02" w:rsidRDefault="007420F6" w:rsidP="007420F6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6720B0CA" w14:textId="2571BFBC" w:rsidR="007420F6" w:rsidRPr="00F95B02" w:rsidRDefault="007420F6" w:rsidP="007420F6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6C2B2DB7" w14:textId="17D5592E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4F85BABE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859EF34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0D3A721D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6387C4F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00597E7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1A12B0C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EFD32B1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28E8725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0E35DED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D970B83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1D5AF466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384E8545" w14:textId="455EB403" w:rsidR="007420F6" w:rsidRPr="00F95B02" w:rsidRDefault="007420F6" w:rsidP="007420F6">
            <w:pPr>
              <w:pStyle w:val="TAC"/>
              <w:keepNext w:val="0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687" w:type="dxa"/>
            <w:vAlign w:val="center"/>
          </w:tcPr>
          <w:p w14:paraId="375B79BD" w14:textId="5D2CB174" w:rsidR="007420F6" w:rsidRPr="00F95B02" w:rsidRDefault="007420F6" w:rsidP="007420F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F95B02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687" w:type="dxa"/>
          </w:tcPr>
          <w:p w14:paraId="4B5A210D" w14:textId="77777777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BB2BDF2" w14:textId="16A08B3B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732DDF07" w14:textId="280A12FA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41D201E2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09F1C23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630726CE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468A09A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CE5FFC5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E9221DF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72A6B23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15CF2C2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5D9DC89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1EE485D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42E020A3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6A679873" w14:textId="77777777" w:rsidR="007420F6" w:rsidRPr="00F95B02" w:rsidRDefault="007420F6" w:rsidP="007420F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</w:p>
        </w:tc>
        <w:tc>
          <w:tcPr>
            <w:tcW w:w="687" w:type="dxa"/>
            <w:vAlign w:val="center"/>
          </w:tcPr>
          <w:p w14:paraId="2350514A" w14:textId="2B50DC31" w:rsidR="007420F6" w:rsidRPr="00F95B02" w:rsidRDefault="007420F6" w:rsidP="007420F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F95B02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687" w:type="dxa"/>
          </w:tcPr>
          <w:p w14:paraId="5B4B51BB" w14:textId="77777777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38B6891" w14:textId="77777777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637899F" w14:textId="77777777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BA777D8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2AD8691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16102E23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5C6B6CE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35FB841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A2C7106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5F8E419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85362BC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1FF7D00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16B0D0A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21A7FD45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536AEF6D" w14:textId="77777777" w:rsidR="007420F6" w:rsidRPr="00F95B02" w:rsidRDefault="007420F6" w:rsidP="007420F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</w:p>
        </w:tc>
        <w:tc>
          <w:tcPr>
            <w:tcW w:w="687" w:type="dxa"/>
            <w:vAlign w:val="center"/>
          </w:tcPr>
          <w:p w14:paraId="48701B2A" w14:textId="44AC1290" w:rsidR="007420F6" w:rsidRPr="00F95B02" w:rsidRDefault="007420F6" w:rsidP="007420F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F95B02">
              <w:t>15</w:t>
            </w:r>
          </w:p>
        </w:tc>
        <w:tc>
          <w:tcPr>
            <w:tcW w:w="687" w:type="dxa"/>
          </w:tcPr>
          <w:p w14:paraId="0FCEE9AF" w14:textId="1850F7A1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FE7A6BC" w14:textId="7538A2BE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4F42AB3" w14:textId="18C84943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616FBE7" w14:textId="56AF5B17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ACAB5D2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6DADF827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615D938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F3B064B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66D59FE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C222A95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5C870A4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5962D9B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D60479B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6A93052A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772A47F2" w14:textId="253A1EEF" w:rsidR="007420F6" w:rsidRPr="00F95B02" w:rsidRDefault="007420F6" w:rsidP="007420F6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F95B02">
              <w:t>n20</w:t>
            </w:r>
          </w:p>
        </w:tc>
        <w:tc>
          <w:tcPr>
            <w:tcW w:w="687" w:type="dxa"/>
            <w:vAlign w:val="center"/>
          </w:tcPr>
          <w:p w14:paraId="2C170C45" w14:textId="41C18846" w:rsidR="007420F6" w:rsidRPr="00F95B02" w:rsidRDefault="007420F6" w:rsidP="007420F6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0B3E8890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7909B973" w14:textId="3895A9EA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51C7960" w14:textId="60A45098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0691072" w14:textId="1AB4C837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9A8C493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6A8A091A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C8C1225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4A0FE44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F4754F7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E934E8B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438D08F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2A5E247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0E69FF3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20B9065A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58F949EA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E9571F1" w14:textId="75356A3B" w:rsidR="007420F6" w:rsidRPr="00F95B02" w:rsidRDefault="007420F6" w:rsidP="007420F6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764125E1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C572857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6B37854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E1C2FD7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A6438B9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71E10771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0E76C2A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92D79AD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0A1A356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403EAA3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54D6B9A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6259424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AB0EE76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698E84C4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58D03764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6E9E134" w14:textId="1B88488B" w:rsidR="007420F6" w:rsidRPr="00F95B02" w:rsidRDefault="007420F6" w:rsidP="007420F6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1571549F" w14:textId="5653C134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7C80B3D" w14:textId="6627D762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063F4D6" w14:textId="217EAF3C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5B468C4" w14:textId="1415421A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5241BCA" w14:textId="0E95A6DB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54B067F" w14:textId="1E2ED702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A45287B" w14:textId="05FB2B17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A2EB135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C50EC6A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78A4DCA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FD70976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792CDDB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5F02A2C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1AFCC9B6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604BD37D" w14:textId="6ED30D5A" w:rsidR="007420F6" w:rsidRPr="00F95B02" w:rsidRDefault="007420F6" w:rsidP="007420F6">
            <w:pPr>
              <w:pStyle w:val="TAC"/>
              <w:keepNext w:val="0"/>
            </w:pPr>
            <w:r w:rsidRPr="00F95B02">
              <w:t>n25</w:t>
            </w:r>
          </w:p>
        </w:tc>
        <w:tc>
          <w:tcPr>
            <w:tcW w:w="687" w:type="dxa"/>
            <w:vAlign w:val="center"/>
          </w:tcPr>
          <w:p w14:paraId="57FD4F6F" w14:textId="31B4256A" w:rsidR="007420F6" w:rsidRPr="00F95B02" w:rsidRDefault="007420F6" w:rsidP="007420F6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2BDD2AD2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EC0776E" w14:textId="670C26C0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8B29932" w14:textId="58378C62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6ABCBAA" w14:textId="6611765F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7B0EA96" w14:textId="46F7147F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9244E51" w14:textId="0FDA1AE4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0DD3A64" w14:textId="3D464CA2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215D451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A7ECD91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DA0F89E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36E6DB5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E73AE50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6F3331D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6C3AE80A" w14:textId="77777777" w:rsidTr="00C73741">
        <w:trPr>
          <w:cantSplit/>
          <w:jc w:val="center"/>
        </w:trPr>
        <w:tc>
          <w:tcPr>
            <w:tcW w:w="906" w:type="dxa"/>
          </w:tcPr>
          <w:p w14:paraId="53076825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E333EF6" w14:textId="2AE4BFAB" w:rsidR="007420F6" w:rsidRPr="00F95B02" w:rsidRDefault="007420F6" w:rsidP="007420F6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6F03564E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E12E099" w14:textId="2499DCAA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53F4DEF" w14:textId="3DB31B8F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89DA982" w14:textId="1B350076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37CB857" w14:textId="5B5F7B98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2B8D2D3" w14:textId="7915500E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77CADBC" w14:textId="41AD211F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521F145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231B417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7D6AFE5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226C05A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3AE2693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B0A7BC4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58F27780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40B4D4F9" w14:textId="68DF5AA4" w:rsidR="007420F6" w:rsidRPr="00F95B02" w:rsidRDefault="007420F6" w:rsidP="007420F6">
            <w:pPr>
              <w:pStyle w:val="TAC"/>
              <w:keepNext w:val="0"/>
            </w:pPr>
            <w:r w:rsidRPr="00F95B02">
              <w:t>n26</w:t>
            </w:r>
          </w:p>
        </w:tc>
        <w:tc>
          <w:tcPr>
            <w:tcW w:w="687" w:type="dxa"/>
            <w:vAlign w:val="center"/>
          </w:tcPr>
          <w:p w14:paraId="745B259A" w14:textId="5BA5410F" w:rsidR="007420F6" w:rsidRPr="00F95B02" w:rsidRDefault="007420F6" w:rsidP="007420F6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67BE7A48" w14:textId="6DBDC379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1660762" w14:textId="2400EFCC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235EB4F" w14:textId="52FC1BE2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990EBB9" w14:textId="2CC67E7A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7AFF0A0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3AEEA7E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866985F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2F061FB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AEBC27D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190E2E4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E5D287C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6E6E6DA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3330FD1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49F2C9B8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23117AB5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09D4539" w14:textId="0231646D" w:rsidR="007420F6" w:rsidRPr="00F95B02" w:rsidRDefault="007420F6" w:rsidP="007420F6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5C7582E2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32AF697" w14:textId="3BE64F23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242B434" w14:textId="0D76CBA2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4081552" w14:textId="216ECF22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526A9E2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74FF455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15D2152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CD4025C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C6B4669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A78EC74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C1414D5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96FD810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2C0CFDA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24BCEA79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674BD604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35E5747" w14:textId="7E7BE032" w:rsidR="007420F6" w:rsidRPr="00F95B02" w:rsidRDefault="007420F6" w:rsidP="007420F6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35473A5A" w14:textId="7154DFDD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8965655" w14:textId="601D0B4F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A7AA0DF" w14:textId="5547B070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D7A4203" w14:textId="3A489141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6432D00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0A2256E2" w14:textId="0CF938EB" w:rsidR="007420F6" w:rsidRPr="00F95B02" w:rsidRDefault="007420F6" w:rsidP="007420F6">
            <w:pPr>
              <w:pStyle w:val="TAC"/>
              <w:keepNext w:val="0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626BD592" w14:textId="50093BBA" w:rsidR="007420F6" w:rsidRPr="00F95B02" w:rsidRDefault="007420F6" w:rsidP="007420F6">
            <w:pPr>
              <w:pStyle w:val="TAC"/>
              <w:keepNext w:val="0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5DED2817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E27E354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B48F9B7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9A0A00D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228B988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F629A0F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727BC881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5FD33F50" w14:textId="11C7F93F" w:rsidR="007420F6" w:rsidRPr="00F95B02" w:rsidRDefault="007420F6" w:rsidP="007420F6">
            <w:pPr>
              <w:pStyle w:val="TAC"/>
              <w:keepNext w:val="0"/>
            </w:pPr>
            <w:r w:rsidRPr="00F95B02">
              <w:t>n28</w:t>
            </w:r>
          </w:p>
        </w:tc>
        <w:tc>
          <w:tcPr>
            <w:tcW w:w="687" w:type="dxa"/>
            <w:vAlign w:val="center"/>
          </w:tcPr>
          <w:p w14:paraId="4630CC8F" w14:textId="3FB1AD72" w:rsidR="007420F6" w:rsidRPr="00F95B02" w:rsidRDefault="007420F6" w:rsidP="007420F6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59246463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642C0D05" w14:textId="1E57B3CD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8FC579B" w14:textId="25997A98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3B9802B" w14:textId="0C00D8C3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E76C791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7DD2C643" w14:textId="17886584" w:rsidR="007420F6" w:rsidRPr="00F95B02" w:rsidRDefault="007420F6" w:rsidP="007420F6">
            <w:pPr>
              <w:pStyle w:val="TAC"/>
              <w:keepNext w:val="0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1A0CE836" w14:textId="66AB4707" w:rsidR="007420F6" w:rsidRPr="00F95B02" w:rsidRDefault="007420F6" w:rsidP="007420F6">
            <w:pPr>
              <w:pStyle w:val="TAC"/>
              <w:keepNext w:val="0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7C351A6F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C4404B8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875CC00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A200EF0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AE9FF9B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DFF9ECC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1C903FCF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180D3300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D6A57B3" w14:textId="64EC9933" w:rsidR="007420F6" w:rsidRPr="00F95B02" w:rsidRDefault="007420F6" w:rsidP="007420F6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03B3398F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DB3DA06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7BFDF10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6DD3C36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05B9D77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25B49A66" w14:textId="77777777" w:rsidR="007420F6" w:rsidRPr="00F95B02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1C940F6D" w14:textId="77777777" w:rsidR="007420F6" w:rsidRPr="00F95B02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7720904D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74CD3A8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960AD46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CE416B8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54864D7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5515756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35B3B546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302EA13A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7EBEF90" w14:textId="4A3E16FF" w:rsidR="007420F6" w:rsidRPr="00F95B02" w:rsidRDefault="007420F6" w:rsidP="007420F6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687" w:type="dxa"/>
          </w:tcPr>
          <w:p w14:paraId="0152115A" w14:textId="4B0502F0" w:rsidR="007420F6" w:rsidRPr="00F95B02" w:rsidRDefault="007420F6" w:rsidP="007420F6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4470595A" w14:textId="1A4E83E9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5209941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EA42375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9F13F55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27177539" w14:textId="77777777" w:rsidR="007420F6" w:rsidRPr="00F95B02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49F8E146" w14:textId="77777777" w:rsidR="007420F6" w:rsidRPr="00F95B02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6BE724E7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D7F9008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1C53BC7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69315F6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3BE61F3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9C06A1E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1D6B22C3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36781EB3" w14:textId="3221530E" w:rsidR="007420F6" w:rsidRPr="00F95B02" w:rsidRDefault="007420F6" w:rsidP="007420F6">
            <w:pPr>
              <w:pStyle w:val="TAC"/>
              <w:keepNext w:val="0"/>
            </w:pPr>
            <w:r w:rsidRPr="00F95B02">
              <w:t>n29</w:t>
            </w:r>
          </w:p>
        </w:tc>
        <w:tc>
          <w:tcPr>
            <w:tcW w:w="687" w:type="dxa"/>
            <w:vAlign w:val="center"/>
          </w:tcPr>
          <w:p w14:paraId="393E7B44" w14:textId="437C0D1D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687" w:type="dxa"/>
          </w:tcPr>
          <w:p w14:paraId="2D0BA90F" w14:textId="77777777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361779F" w14:textId="090FE0E3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D36DA11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C5886B4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B34A0FF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5D114F58" w14:textId="77777777" w:rsidR="007420F6" w:rsidRPr="00F95B02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7C1DD4C8" w14:textId="77777777" w:rsidR="007420F6" w:rsidRPr="00F95B02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1F78F97D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F07FB8F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04AA444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A8CC6B3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5AFC6EE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36F3C5A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6C4C03EC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05D26A28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43F3667" w14:textId="3B3F7550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687" w:type="dxa"/>
          </w:tcPr>
          <w:p w14:paraId="3816FE43" w14:textId="77777777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5251918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B4095DE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7C251EB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4CD9044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6D24701E" w14:textId="77777777" w:rsidR="007420F6" w:rsidRPr="00F95B02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29EE32EC" w14:textId="77777777" w:rsidR="007420F6" w:rsidRPr="00F95B02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322463AC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9109274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BCF453B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99FC125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0C1AB0B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0CB8F7A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0E2D883F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547381E6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E4B4A0A" w14:textId="03D0919D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687" w:type="dxa"/>
          </w:tcPr>
          <w:p w14:paraId="59645AA4" w14:textId="736ED467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79F62CE7" w14:textId="7DD75F3D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4258643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E9CAB5A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B669501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696F241F" w14:textId="77777777" w:rsidR="007420F6" w:rsidRPr="00F95B02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67C9B484" w14:textId="77777777" w:rsidR="007420F6" w:rsidRPr="00F95B02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401F2470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5C5B987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D6B258C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28C137F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2D4CC59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8B04AAD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01E6F4A1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17C4667A" w14:textId="144362B0" w:rsidR="007420F6" w:rsidRPr="00F95B02" w:rsidRDefault="007420F6" w:rsidP="007420F6">
            <w:pPr>
              <w:pStyle w:val="TAC"/>
              <w:keepNext w:val="0"/>
            </w:pPr>
            <w:r w:rsidRPr="00F95B02">
              <w:t>n30</w:t>
            </w:r>
          </w:p>
        </w:tc>
        <w:tc>
          <w:tcPr>
            <w:tcW w:w="687" w:type="dxa"/>
            <w:vAlign w:val="center"/>
          </w:tcPr>
          <w:p w14:paraId="649C200C" w14:textId="782DB521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687" w:type="dxa"/>
          </w:tcPr>
          <w:p w14:paraId="5486625F" w14:textId="77777777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278B393" w14:textId="0C8AB6DE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B8DD8CF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BC33ED5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C4E7615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3914AB1E" w14:textId="77777777" w:rsidR="007420F6" w:rsidRPr="00F95B02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68F56D2C" w14:textId="77777777" w:rsidR="007420F6" w:rsidRPr="00F95B02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2A6A1192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230C6AF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4430DB3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B717BF8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BADC12B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3D873FF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5CC5FF56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4B1F0047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F5A75B0" w14:textId="32E17344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687" w:type="dxa"/>
          </w:tcPr>
          <w:p w14:paraId="4C61CF3B" w14:textId="77777777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F57F2A8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C050A45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867E0D7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42987E6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084F5CB2" w14:textId="77777777" w:rsidR="007420F6" w:rsidRPr="00F95B02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67A3DFD8" w14:textId="77777777" w:rsidR="007420F6" w:rsidRPr="00F95B02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14CF50BD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0593262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8EEBDA2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9EDB635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F73FE99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FFB0A45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2428D054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71C81EFC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559ACAC" w14:textId="4CCCF75D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687" w:type="dxa"/>
          </w:tcPr>
          <w:p w14:paraId="7C421786" w14:textId="6E3A843F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0E8D761B" w14:textId="55F06071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3F89830" w14:textId="01B0BD20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2F353FC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BE9CFA0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33CF083D" w14:textId="77777777" w:rsidR="007420F6" w:rsidRPr="00F95B02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287BE135" w14:textId="77777777" w:rsidR="007420F6" w:rsidRPr="00F95B02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337B67F3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04FA9E0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B34ACA0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ECF3D16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F6728FF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39C745D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55789C54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78154383" w14:textId="0F1216F7" w:rsidR="007420F6" w:rsidRPr="00F95B02" w:rsidRDefault="007420F6" w:rsidP="007420F6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687" w:type="dxa"/>
            <w:vAlign w:val="center"/>
          </w:tcPr>
          <w:p w14:paraId="62CBE875" w14:textId="4407AA0B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687" w:type="dxa"/>
          </w:tcPr>
          <w:p w14:paraId="43A1B1B0" w14:textId="77777777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D2A76F8" w14:textId="75133731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122CD40" w14:textId="7D3952C6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F290331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36C3AB5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0A14E54F" w14:textId="77777777" w:rsidR="007420F6" w:rsidRPr="00F95B02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5EADB9F9" w14:textId="77777777" w:rsidR="007420F6" w:rsidRPr="00F95B02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49C48117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2991DF5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71F083D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C8BC389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8D91B2A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BF3DD2A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0E19DC00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6B3A617C" w14:textId="77777777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vAlign w:val="center"/>
          </w:tcPr>
          <w:p w14:paraId="39BACA88" w14:textId="11199BBC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687" w:type="dxa"/>
          </w:tcPr>
          <w:p w14:paraId="4DF8A03E" w14:textId="77777777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6284662" w14:textId="1E782376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22111F7" w14:textId="01F52722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9BB0DF1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812AEE5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4FCC4096" w14:textId="77777777" w:rsidR="007420F6" w:rsidRPr="00F95B02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69D69993" w14:textId="77777777" w:rsidR="007420F6" w:rsidRPr="00F95B02" w:rsidRDefault="007420F6" w:rsidP="007420F6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68CE897F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67DB8F5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02D7775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B4C7EEC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0ADFF26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E221F5C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77857C9F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4EE1A07E" w14:textId="77777777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vAlign w:val="center"/>
          </w:tcPr>
          <w:p w14:paraId="40D6E581" w14:textId="570AD972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t>15</w:t>
            </w:r>
          </w:p>
        </w:tc>
        <w:tc>
          <w:tcPr>
            <w:tcW w:w="687" w:type="dxa"/>
          </w:tcPr>
          <w:p w14:paraId="0F2F56A4" w14:textId="5644C3A7" w:rsidR="007420F6" w:rsidRPr="00F95B02" w:rsidRDefault="007420F6" w:rsidP="007420F6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61B7DB6" w14:textId="2712C452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7B2886F" w14:textId="160251C9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728D194" w14:textId="7208573F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3FD1101" w14:textId="4507F3D0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3E821EF7" w14:textId="5D214A01" w:rsidR="007420F6" w:rsidRPr="00F95B02" w:rsidRDefault="007420F6" w:rsidP="007420F6">
            <w:pPr>
              <w:pStyle w:val="TAC"/>
              <w:keepNext w:val="0"/>
              <w:rPr>
                <w:lang w:eastAsia="zh-CN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0EACE23" w14:textId="6120E13A" w:rsidR="007420F6" w:rsidRPr="00F95B02" w:rsidRDefault="007420F6" w:rsidP="007420F6">
            <w:pPr>
              <w:pStyle w:val="TAC"/>
              <w:keepNext w:val="0"/>
              <w:rPr>
                <w:lang w:eastAsia="zh-CN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AF2D779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1413718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DEB4A31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68A15AB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A6DF438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73F03E6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167F0A7E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7EDD3A32" w14:textId="22C2347B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t>n38</w:t>
            </w:r>
          </w:p>
        </w:tc>
        <w:tc>
          <w:tcPr>
            <w:tcW w:w="687" w:type="dxa"/>
            <w:vAlign w:val="center"/>
          </w:tcPr>
          <w:p w14:paraId="080E7D1D" w14:textId="0F6408B6" w:rsidR="007420F6" w:rsidRPr="00F95B02" w:rsidRDefault="007420F6" w:rsidP="007420F6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2EE27935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</w:tcPr>
          <w:p w14:paraId="4150BE85" w14:textId="0BAEE02C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1A9CD1B" w14:textId="4EDAB859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A2E6803" w14:textId="37DF094C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15927CF" w14:textId="02746FB8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34591F9E" w14:textId="47EEA7C8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A1ECE0F" w14:textId="29A77781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AD3F13C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FDA7831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B41D122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700DD52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7374FB5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FF9A015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5374DE65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19979C52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854B6C0" w14:textId="4584AD9F" w:rsidR="007420F6" w:rsidRPr="00F95B02" w:rsidRDefault="007420F6" w:rsidP="007420F6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14F3D019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8831B95" w14:textId="0E0579F1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8C60E6E" w14:textId="0323C97A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12449A2" w14:textId="0EF50645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829A41E" w14:textId="68FE3A57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5089EBB0" w14:textId="7C111210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623A224" w14:textId="35EEF6AF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0102BCD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76D2073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082D8D5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6C5435D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8B61468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C39E0E0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5CD1FC39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00EFA2B7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441F28B" w14:textId="7EC5EE98" w:rsidR="007420F6" w:rsidRPr="00F95B02" w:rsidRDefault="007420F6" w:rsidP="007420F6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687" w:type="dxa"/>
          </w:tcPr>
          <w:p w14:paraId="71028179" w14:textId="0A5F3FE6" w:rsidR="007420F6" w:rsidRPr="00F95B02" w:rsidRDefault="007420F6" w:rsidP="007420F6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082DFAE0" w14:textId="032305A4" w:rsidR="007420F6" w:rsidRPr="00F95B02" w:rsidRDefault="007420F6" w:rsidP="007420F6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66FE0910" w14:textId="719C290F" w:rsidR="007420F6" w:rsidRPr="00F95B02" w:rsidRDefault="007420F6" w:rsidP="007420F6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3AAE92AA" w14:textId="0EE02568" w:rsidR="007420F6" w:rsidRPr="00F95B02" w:rsidRDefault="007420F6" w:rsidP="007420F6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563D5428" w14:textId="4807C20D" w:rsidR="007420F6" w:rsidRPr="00F95B02" w:rsidRDefault="007420F6" w:rsidP="007420F6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</w:tcPr>
          <w:p w14:paraId="09D2588D" w14:textId="6CAC3A32" w:rsidR="007420F6" w:rsidRPr="00F95B02" w:rsidRDefault="007420F6" w:rsidP="007420F6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659BE0C7" w14:textId="26418953" w:rsidR="007420F6" w:rsidRPr="00F95B02" w:rsidRDefault="007420F6" w:rsidP="007420F6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280B1E0B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D8C471D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9910971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C23E8B9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8A3F5A5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5139F46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27FE2C47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41F196A1" w14:textId="5CF565D9" w:rsidR="007420F6" w:rsidRPr="00F95B02" w:rsidRDefault="007420F6" w:rsidP="007420F6">
            <w:pPr>
              <w:pStyle w:val="TAC"/>
              <w:keepNext w:val="0"/>
            </w:pPr>
            <w:r w:rsidRPr="00F95B02">
              <w:rPr>
                <w:rFonts w:eastAsia="SimSun"/>
                <w:szCs w:val="22"/>
                <w:lang w:val="en-US" w:eastAsia="zh-CN"/>
              </w:rPr>
              <w:t>n39</w:t>
            </w:r>
          </w:p>
        </w:tc>
        <w:tc>
          <w:tcPr>
            <w:tcW w:w="687" w:type="dxa"/>
            <w:vAlign w:val="center"/>
          </w:tcPr>
          <w:p w14:paraId="6C2C7088" w14:textId="4D512FAA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687" w:type="dxa"/>
          </w:tcPr>
          <w:p w14:paraId="7FE60DA2" w14:textId="77777777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vAlign w:val="center"/>
          </w:tcPr>
          <w:p w14:paraId="37A60659" w14:textId="3E9E73EF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774E5FF7" w14:textId="5FD2763B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14C48C8E" w14:textId="280EB08B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5350E6F2" w14:textId="569788AE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</w:tcPr>
          <w:p w14:paraId="61B8B711" w14:textId="0E63604B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0653E943" w14:textId="1571D200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5C2859E6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30DACFE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EB236FC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5F4298D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2EAF56A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AD5D2A0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37693DF2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5F8F1FE1" w14:textId="77777777" w:rsidR="007420F6" w:rsidRPr="00F95B02" w:rsidRDefault="007420F6" w:rsidP="007420F6">
            <w:pPr>
              <w:pStyle w:val="TAC"/>
              <w:keepNext w:val="0"/>
              <w:rPr>
                <w:rFonts w:eastAsia="SimSun"/>
                <w:szCs w:val="22"/>
                <w:lang w:val="en-US" w:eastAsia="zh-CN"/>
              </w:rPr>
            </w:pPr>
          </w:p>
        </w:tc>
        <w:tc>
          <w:tcPr>
            <w:tcW w:w="687" w:type="dxa"/>
            <w:vAlign w:val="center"/>
          </w:tcPr>
          <w:p w14:paraId="10C6D22F" w14:textId="5B7A512B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687" w:type="dxa"/>
          </w:tcPr>
          <w:p w14:paraId="367A0794" w14:textId="77777777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vAlign w:val="center"/>
          </w:tcPr>
          <w:p w14:paraId="02817C94" w14:textId="7E88B9CE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3C94FC01" w14:textId="5E4D1636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3A947BB9" w14:textId="4E59F18E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6D5B2C04" w14:textId="6B94A98D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</w:tcPr>
          <w:p w14:paraId="5DB47E0D" w14:textId="413985AD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7054A870" w14:textId="56CA16A3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7ACECA38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A30B828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A15D36F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25D41A8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EACBF4C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433845A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2B0DC143" w14:textId="77777777" w:rsidTr="00C73741">
        <w:trPr>
          <w:cantSplit/>
          <w:jc w:val="center"/>
        </w:trPr>
        <w:tc>
          <w:tcPr>
            <w:tcW w:w="906" w:type="dxa"/>
          </w:tcPr>
          <w:p w14:paraId="0D963BD6" w14:textId="77777777" w:rsidR="007420F6" w:rsidRPr="00F95B02" w:rsidRDefault="007420F6" w:rsidP="007420F6">
            <w:pPr>
              <w:pStyle w:val="TAC"/>
              <w:keepNext w:val="0"/>
              <w:rPr>
                <w:rFonts w:eastAsia="SimSun"/>
                <w:szCs w:val="22"/>
                <w:lang w:val="en-US" w:eastAsia="zh-CN"/>
              </w:rPr>
            </w:pPr>
          </w:p>
        </w:tc>
        <w:tc>
          <w:tcPr>
            <w:tcW w:w="687" w:type="dxa"/>
            <w:vAlign w:val="center"/>
          </w:tcPr>
          <w:p w14:paraId="57823F3B" w14:textId="49BBF51D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t>15</w:t>
            </w:r>
          </w:p>
        </w:tc>
        <w:tc>
          <w:tcPr>
            <w:tcW w:w="687" w:type="dxa"/>
          </w:tcPr>
          <w:p w14:paraId="3AC0A701" w14:textId="4AB74834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026581">
              <w:rPr>
                <w:rFonts w:eastAsia="DengXian" w:cs="Arial"/>
                <w:szCs w:val="18"/>
              </w:rPr>
              <w:t>Yes</w:t>
            </w:r>
            <w:r w:rsidRPr="00324035">
              <w:rPr>
                <w:rFonts w:eastAsia="DengXian" w:cs="Arial"/>
                <w:szCs w:val="18"/>
                <w:vertAlign w:val="superscript"/>
              </w:rPr>
              <w:t>4</w:t>
            </w:r>
          </w:p>
        </w:tc>
        <w:tc>
          <w:tcPr>
            <w:tcW w:w="687" w:type="dxa"/>
            <w:vAlign w:val="center"/>
          </w:tcPr>
          <w:p w14:paraId="0BD3B2C6" w14:textId="7459D797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37E0E80" w14:textId="35B0C0DB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5FF23A9" w14:textId="58E354EB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4807D818" w14:textId="243DA087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6FF9F86B" w14:textId="6B4416C2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63BC09B2" w14:textId="2E2A07C4" w:rsidR="007420F6" w:rsidRPr="00F95B02" w:rsidRDefault="007420F6" w:rsidP="007420F6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3FCCD000" w14:textId="1D78A446" w:rsidR="007420F6" w:rsidRPr="00F95B02" w:rsidRDefault="007420F6" w:rsidP="007420F6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F545DC7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29E6399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15FC94A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2B9D427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E0CC5D1" w14:textId="77777777" w:rsidR="007420F6" w:rsidRDefault="007420F6" w:rsidP="00C73741">
            <w:pPr>
              <w:pStyle w:val="TAC"/>
              <w:rPr>
                <w:rFonts w:eastAsia="Yu Mincho"/>
              </w:rPr>
            </w:pPr>
          </w:p>
        </w:tc>
      </w:tr>
      <w:tr w:rsidR="007420F6" w14:paraId="107443DE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363D5E89" w14:textId="575C5485" w:rsidR="007420F6" w:rsidRPr="00F95B02" w:rsidRDefault="007420F6" w:rsidP="007420F6">
            <w:pPr>
              <w:pStyle w:val="TAC"/>
              <w:keepNext w:val="0"/>
              <w:rPr>
                <w:rFonts w:eastAsia="SimSun"/>
                <w:szCs w:val="22"/>
                <w:lang w:val="en-US" w:eastAsia="zh-CN"/>
              </w:rPr>
            </w:pPr>
            <w:r w:rsidRPr="00F95B02">
              <w:t>n40</w:t>
            </w:r>
          </w:p>
        </w:tc>
        <w:tc>
          <w:tcPr>
            <w:tcW w:w="687" w:type="dxa"/>
            <w:vAlign w:val="center"/>
          </w:tcPr>
          <w:p w14:paraId="6B607D57" w14:textId="0C2346FD" w:rsidR="007420F6" w:rsidRPr="00F95B02" w:rsidRDefault="007420F6" w:rsidP="007420F6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6FB56F0F" w14:textId="77777777" w:rsidR="007420F6" w:rsidRPr="00026581" w:rsidRDefault="007420F6" w:rsidP="007420F6">
            <w:pPr>
              <w:pStyle w:val="TAC"/>
              <w:keepNext w:val="0"/>
              <w:rPr>
                <w:rFonts w:eastAsia="DengXian" w:cs="Arial"/>
                <w:szCs w:val="18"/>
              </w:rPr>
            </w:pPr>
          </w:p>
        </w:tc>
        <w:tc>
          <w:tcPr>
            <w:tcW w:w="687" w:type="dxa"/>
          </w:tcPr>
          <w:p w14:paraId="1E72876A" w14:textId="40671520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AC1B5D1" w14:textId="4DA255D3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6468D144" w14:textId="67C35A63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2430FC57" w14:textId="4C6F86E5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064D58E5" w14:textId="6D96CD7D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60580103" w14:textId="4D562D7E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B2BB64B" w14:textId="7E1C28FD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46FD2BCB" w14:textId="195D7988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7985EEB2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2232EB5" w14:textId="320C278E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3AC39BF6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D430DC5" w14:textId="17564190" w:rsidR="007420F6" w:rsidRDefault="007420F6" w:rsidP="00C73741">
            <w:pPr>
              <w:pStyle w:val="TAC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7420F6" w14:paraId="56608F69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54F8F661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E10C3B3" w14:textId="516AA455" w:rsidR="007420F6" w:rsidRPr="00F95B02" w:rsidRDefault="007420F6" w:rsidP="007420F6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1430896A" w14:textId="77777777" w:rsidR="007420F6" w:rsidRPr="00026581" w:rsidRDefault="007420F6" w:rsidP="007420F6">
            <w:pPr>
              <w:pStyle w:val="TAC"/>
              <w:keepNext w:val="0"/>
              <w:rPr>
                <w:rFonts w:eastAsia="DengXian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51463D4" w14:textId="032F2E05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1A4677F6" w14:textId="440520D3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1C74D7D5" w14:textId="13C9228A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4988DA73" w14:textId="263EB11F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2313FFA" w14:textId="4E1DB373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6701743" w14:textId="647A1DAA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5393D15" w14:textId="3BD0E943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1FE91D02" w14:textId="58917566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4D0A890D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838A1D3" w14:textId="5F519D86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1FA4D6EC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1D5E937" w14:textId="591504DB" w:rsidR="007420F6" w:rsidRPr="00F95B02" w:rsidRDefault="007420F6" w:rsidP="00C73741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7420F6" w14:paraId="16E9A3AD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776C88B8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9C5F14F" w14:textId="1C38E2DD" w:rsidR="007420F6" w:rsidRPr="00F95B02" w:rsidRDefault="007420F6" w:rsidP="007420F6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59C71DEB" w14:textId="77777777" w:rsidR="007420F6" w:rsidRPr="00026581" w:rsidRDefault="007420F6" w:rsidP="007420F6">
            <w:pPr>
              <w:pStyle w:val="TAC"/>
              <w:keepNext w:val="0"/>
              <w:rPr>
                <w:rFonts w:eastAsia="DengXian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6D39F61" w14:textId="4D6408E8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F96325E" w14:textId="11B69735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01709BB" w14:textId="24D38773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EDD0CA6" w14:textId="77777777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13AFB3F" w14:textId="62000D48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EC57732" w14:textId="370A8070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87AA296" w14:textId="28EE1724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3BC4422" w14:textId="77777777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88EBEEB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73F0CDF" w14:textId="77777777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8DD9624" w14:textId="7777777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7D58F5D" w14:textId="77777777" w:rsidR="007420F6" w:rsidRPr="00F95B02" w:rsidRDefault="007420F6" w:rsidP="00C73741">
            <w:pPr>
              <w:pStyle w:val="TAC"/>
              <w:rPr>
                <w:rFonts w:cs="Arial"/>
                <w:szCs w:val="18"/>
              </w:rPr>
            </w:pPr>
          </w:p>
        </w:tc>
      </w:tr>
      <w:tr w:rsidR="007420F6" w14:paraId="37D41A5A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5A4F1FD1" w14:textId="5F03C1A4" w:rsidR="007420F6" w:rsidRPr="00F95B02" w:rsidRDefault="007420F6" w:rsidP="007420F6">
            <w:pPr>
              <w:pStyle w:val="TAC"/>
              <w:keepNext w:val="0"/>
            </w:pPr>
            <w:r w:rsidRPr="00F95B02">
              <w:t>n41</w:t>
            </w:r>
          </w:p>
        </w:tc>
        <w:tc>
          <w:tcPr>
            <w:tcW w:w="687" w:type="dxa"/>
            <w:vAlign w:val="center"/>
          </w:tcPr>
          <w:p w14:paraId="28846F84" w14:textId="2E288D57" w:rsidR="007420F6" w:rsidRPr="00F95B02" w:rsidRDefault="007420F6" w:rsidP="007420F6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7BB6E594" w14:textId="77777777" w:rsidR="007420F6" w:rsidRPr="00026581" w:rsidRDefault="007420F6" w:rsidP="007420F6">
            <w:pPr>
              <w:pStyle w:val="TAC"/>
              <w:keepNext w:val="0"/>
              <w:rPr>
                <w:rFonts w:eastAsia="DengXian" w:cs="Arial"/>
                <w:szCs w:val="18"/>
              </w:rPr>
            </w:pPr>
          </w:p>
        </w:tc>
        <w:tc>
          <w:tcPr>
            <w:tcW w:w="687" w:type="dxa"/>
          </w:tcPr>
          <w:p w14:paraId="32925BAC" w14:textId="64C3177F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3D3A788" w14:textId="2B695B9F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9CEE246" w14:textId="03ECBF9A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0CB7769" w14:textId="77777777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8B0EB22" w14:textId="2C7F2C72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46395815" w14:textId="25D8DF6B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0F50A94" w14:textId="0BFFC2B9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3A38749" w14:textId="6DDDE52F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6389EC36" w14:textId="74AE1BD4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D37B4A6" w14:textId="566E999D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1D1A26C3" w14:textId="6C07F0C7" w:rsidR="007420F6" w:rsidRDefault="007420F6" w:rsidP="007420F6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717" w:type="dxa"/>
            <w:vAlign w:val="center"/>
          </w:tcPr>
          <w:p w14:paraId="0F4DD43E" w14:textId="07ACECD8" w:rsidR="007420F6" w:rsidRPr="00F95B02" w:rsidRDefault="007420F6" w:rsidP="00C73741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7420F6" w14:paraId="598DE888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7B118F52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BB440CF" w14:textId="341E8B30" w:rsidR="007420F6" w:rsidRPr="00F95B02" w:rsidRDefault="007420F6" w:rsidP="007420F6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7D27477F" w14:textId="77777777" w:rsidR="007420F6" w:rsidRPr="00026581" w:rsidRDefault="007420F6" w:rsidP="007420F6">
            <w:pPr>
              <w:pStyle w:val="TAC"/>
              <w:keepNext w:val="0"/>
              <w:rPr>
                <w:rFonts w:eastAsia="DengXian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6EECE8B" w14:textId="12CE8BDA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2768AA0" w14:textId="18D7F4C0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8B11E0D" w14:textId="2FD53953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DDAB15D" w14:textId="77777777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9D3120D" w14:textId="2204FB3F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116871B0" w14:textId="34276E6A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6EDE352A" w14:textId="67C399C5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DAA905B" w14:textId="55EEFC6C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7370D5E3" w14:textId="4C569D9D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ACA55B5" w14:textId="31E97CD5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4F46DE7D" w14:textId="6566C753" w:rsidR="007420F6" w:rsidRPr="00F95B02" w:rsidRDefault="007420F6" w:rsidP="007420F6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717" w:type="dxa"/>
            <w:vAlign w:val="center"/>
          </w:tcPr>
          <w:p w14:paraId="6CD2442A" w14:textId="32F9B416" w:rsidR="007420F6" w:rsidRPr="00F95B02" w:rsidRDefault="007420F6" w:rsidP="00C73741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7420F6" w14:paraId="735D529E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5370174C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E3AB1ED" w14:textId="5E377F64" w:rsidR="007420F6" w:rsidRPr="00F95B02" w:rsidRDefault="007420F6" w:rsidP="007420F6">
            <w:pPr>
              <w:pStyle w:val="TAC"/>
              <w:keepNext w:val="0"/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687" w:type="dxa"/>
          </w:tcPr>
          <w:p w14:paraId="7CC8997A" w14:textId="77777777" w:rsidR="007420F6" w:rsidRPr="00026581" w:rsidRDefault="007420F6" w:rsidP="007420F6">
            <w:pPr>
              <w:pStyle w:val="TAC"/>
              <w:keepNext w:val="0"/>
              <w:rPr>
                <w:rFonts w:eastAsia="DengXian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6B4C8FE" w14:textId="121F133F" w:rsidR="007420F6" w:rsidRPr="00F95B02" w:rsidRDefault="007420F6" w:rsidP="007420F6">
            <w:pPr>
              <w:pStyle w:val="TAC"/>
              <w:keepNext w:val="0"/>
            </w:pPr>
            <w:r w:rsidRPr="001C0CC4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87" w:type="dxa"/>
            <w:vAlign w:val="center"/>
          </w:tcPr>
          <w:p w14:paraId="508F92DC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F01F2EA" w14:textId="4D320B49" w:rsidR="007420F6" w:rsidRPr="00F95B02" w:rsidRDefault="007420F6" w:rsidP="007420F6">
            <w:pPr>
              <w:pStyle w:val="TAC"/>
              <w:keepNext w:val="0"/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78D0D18C" w14:textId="77777777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E03E031" w14:textId="77777777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5BCAD36" w14:textId="13E7E097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624DE2BB" w14:textId="77777777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1001259" w14:textId="77777777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ACCC82E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D288378" w14:textId="77777777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6488EFA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78A1D460" w14:textId="77777777" w:rsidR="007420F6" w:rsidRPr="00F95B02" w:rsidRDefault="007420F6" w:rsidP="00C73741">
            <w:pPr>
              <w:pStyle w:val="TAC"/>
            </w:pPr>
          </w:p>
        </w:tc>
      </w:tr>
      <w:tr w:rsidR="007420F6" w14:paraId="11FFC9C2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0F558C64" w14:textId="1CEBD0F3" w:rsidR="007420F6" w:rsidRPr="00F95B02" w:rsidRDefault="007420F6" w:rsidP="007420F6">
            <w:pPr>
              <w:pStyle w:val="TAC"/>
              <w:keepNext w:val="0"/>
            </w:pPr>
            <w:r w:rsidRPr="001C0CC4">
              <w:rPr>
                <w:rFonts w:eastAsia="Yu Mincho"/>
              </w:rPr>
              <w:t>n4</w:t>
            </w:r>
            <w:r>
              <w:rPr>
                <w:rFonts w:eastAsia="Yu Mincho"/>
              </w:rPr>
              <w:t>6</w:t>
            </w:r>
          </w:p>
        </w:tc>
        <w:tc>
          <w:tcPr>
            <w:tcW w:w="687" w:type="dxa"/>
            <w:vAlign w:val="center"/>
          </w:tcPr>
          <w:p w14:paraId="5FF78BF4" w14:textId="1DBBB9F8" w:rsidR="007420F6" w:rsidRPr="001C0CC4" w:rsidRDefault="007420F6" w:rsidP="007420F6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687" w:type="dxa"/>
          </w:tcPr>
          <w:p w14:paraId="36C0EF40" w14:textId="77777777" w:rsidR="007420F6" w:rsidRPr="00026581" w:rsidRDefault="007420F6" w:rsidP="007420F6">
            <w:pPr>
              <w:pStyle w:val="TAC"/>
              <w:keepNext w:val="0"/>
              <w:rPr>
                <w:rFonts w:eastAsia="DengXian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2A73B66" w14:textId="45DA21B4" w:rsidR="007420F6" w:rsidRPr="001C0CC4" w:rsidRDefault="007420F6" w:rsidP="007420F6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87" w:type="dxa"/>
            <w:vAlign w:val="center"/>
          </w:tcPr>
          <w:p w14:paraId="049E8708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0AF029D" w14:textId="5C4BE296" w:rsidR="007420F6" w:rsidRPr="001C0CC4" w:rsidRDefault="007420F6" w:rsidP="007420F6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65043087" w14:textId="77777777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CC68FAB" w14:textId="77777777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8829127" w14:textId="6640796B" w:rsidR="007420F6" w:rsidRPr="001C0CC4" w:rsidRDefault="007420F6" w:rsidP="007420F6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64074CB9" w14:textId="77777777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71740F5" w14:textId="527EF169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2223B220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E75352A" w14:textId="6B00266E" w:rsidR="007420F6" w:rsidRPr="00F95B02" w:rsidRDefault="007420F6" w:rsidP="007420F6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0185674D" w14:textId="77777777" w:rsidR="007420F6" w:rsidRPr="00F95B02" w:rsidRDefault="007420F6" w:rsidP="007420F6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75D89CAF" w14:textId="77777777" w:rsidR="007420F6" w:rsidRPr="00F95B02" w:rsidRDefault="007420F6" w:rsidP="00C73741">
            <w:pPr>
              <w:pStyle w:val="TAC"/>
            </w:pPr>
          </w:p>
        </w:tc>
      </w:tr>
      <w:tr w:rsidR="00B13841" w14:paraId="58D8D6AD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727B305B" w14:textId="77777777" w:rsidR="00B13841" w:rsidRPr="001C0CC4" w:rsidRDefault="00B13841" w:rsidP="00B13841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AFB0087" w14:textId="11B08776" w:rsidR="00B13841" w:rsidRPr="001C0CC4" w:rsidRDefault="00B13841" w:rsidP="00B13841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687" w:type="dxa"/>
          </w:tcPr>
          <w:p w14:paraId="0A50236C" w14:textId="77777777" w:rsidR="00B13841" w:rsidRPr="00026581" w:rsidRDefault="00B13841" w:rsidP="00B13841">
            <w:pPr>
              <w:pStyle w:val="TAC"/>
              <w:keepNext w:val="0"/>
              <w:rPr>
                <w:rFonts w:eastAsia="DengXian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F6B9AC2" w14:textId="0E39A50F" w:rsidR="00B13841" w:rsidRPr="001C0CC4" w:rsidRDefault="00B13841" w:rsidP="00B13841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87" w:type="dxa"/>
            <w:vAlign w:val="center"/>
          </w:tcPr>
          <w:p w14:paraId="1E1CEAFB" w14:textId="77777777" w:rsidR="00B13841" w:rsidRPr="00F95B02" w:rsidRDefault="00B13841" w:rsidP="00B13841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66F653E" w14:textId="50136D2C" w:rsidR="00B13841" w:rsidRPr="001C0CC4" w:rsidRDefault="00B13841" w:rsidP="00B13841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0A8BCEFF" w14:textId="77777777" w:rsidR="00B13841" w:rsidRPr="00F95B02" w:rsidRDefault="00B13841" w:rsidP="00B1384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090CD73" w14:textId="77777777" w:rsidR="00B13841" w:rsidRPr="00F95B02" w:rsidRDefault="00B13841" w:rsidP="00B1384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E269330" w14:textId="2770B76C" w:rsidR="00B13841" w:rsidRPr="001C0CC4" w:rsidRDefault="00B13841" w:rsidP="00B13841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68E96D2E" w14:textId="77777777" w:rsidR="00B13841" w:rsidRPr="00F95B02" w:rsidRDefault="00B13841" w:rsidP="00B13841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E0E6842" w14:textId="531C952B" w:rsidR="00B13841" w:rsidRPr="001C0CC4" w:rsidRDefault="00B13841" w:rsidP="00B13841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69C2910D" w14:textId="77777777" w:rsidR="00B13841" w:rsidRPr="00F95B02" w:rsidRDefault="00B13841" w:rsidP="00B13841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843A132" w14:textId="2FED6C48" w:rsidR="00B13841" w:rsidRPr="001C0CC4" w:rsidRDefault="00B13841" w:rsidP="00B13841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058BF693" w14:textId="77777777" w:rsidR="00B13841" w:rsidRPr="00F95B02" w:rsidRDefault="00B13841" w:rsidP="00B13841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657F1F18" w14:textId="77777777" w:rsidR="00B13841" w:rsidRPr="00F95B02" w:rsidRDefault="00B13841" w:rsidP="00C73741">
            <w:pPr>
              <w:pStyle w:val="TAC"/>
            </w:pPr>
          </w:p>
        </w:tc>
      </w:tr>
      <w:tr w:rsidR="00BA544E" w14:paraId="50189CA0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098F0D92" w14:textId="77777777" w:rsidR="00BA544E" w:rsidRPr="001C0CC4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0084845" w14:textId="5B3D78D8" w:rsidR="00BA544E" w:rsidRPr="001C0CC4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687" w:type="dxa"/>
          </w:tcPr>
          <w:p w14:paraId="68C95BAD" w14:textId="6051E4B0" w:rsidR="00BA544E" w:rsidRPr="00026581" w:rsidRDefault="00BA544E" w:rsidP="00BA544E">
            <w:pPr>
              <w:pStyle w:val="TAC"/>
              <w:keepNext w:val="0"/>
              <w:rPr>
                <w:rFonts w:eastAsia="DengXian" w:cs="Arial"/>
                <w:szCs w:val="18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687" w:type="dxa"/>
            <w:vAlign w:val="center"/>
          </w:tcPr>
          <w:p w14:paraId="0FCEE92C" w14:textId="40BF1532" w:rsidR="00BA544E" w:rsidRPr="001C0CC4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0FD3F0FD" w14:textId="7D9CF028" w:rsidR="00BA544E" w:rsidRPr="00F95B02" w:rsidRDefault="00BA544E" w:rsidP="00BA544E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50D0CFA2" w14:textId="08B63C4D" w:rsidR="00BA544E" w:rsidRPr="001C0CC4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75BA5CC1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9854F54" w14:textId="12DFFEF0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ins w:id="3" w:author="Nokia" w:date="2021-01-29T22:42:00Z">
              <w:r w:rsidRPr="00F95B02">
                <w:rPr>
                  <w:rFonts w:eastAsia="Yu Mincho"/>
                </w:rPr>
                <w:t>Yes</w:t>
              </w:r>
            </w:ins>
          </w:p>
        </w:tc>
        <w:tc>
          <w:tcPr>
            <w:tcW w:w="687" w:type="dxa"/>
          </w:tcPr>
          <w:p w14:paraId="5A40FCB1" w14:textId="5233FC8F" w:rsidR="00BA544E" w:rsidRPr="001C0CC4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0A2AEE77" w14:textId="2F6CE8B2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687" w:type="dxa"/>
            <w:vAlign w:val="center"/>
          </w:tcPr>
          <w:p w14:paraId="2C0B0EBE" w14:textId="77777777" w:rsidR="00BA544E" w:rsidRPr="001C0CC4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F415BC0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969AE97" w14:textId="77777777" w:rsidR="00BA544E" w:rsidRPr="001C0CC4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65BA88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355D1C6F" w14:textId="77777777" w:rsidR="00BA544E" w:rsidRPr="00F95B02" w:rsidRDefault="00BA544E" w:rsidP="00BA544E">
            <w:pPr>
              <w:pStyle w:val="TAC"/>
            </w:pPr>
          </w:p>
        </w:tc>
      </w:tr>
      <w:tr w:rsidR="00BA544E" w14:paraId="429994FE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3DCBDC0D" w14:textId="18F5AE44" w:rsidR="00BA544E" w:rsidRPr="001C0CC4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n48</w:t>
            </w:r>
          </w:p>
        </w:tc>
        <w:tc>
          <w:tcPr>
            <w:tcW w:w="687" w:type="dxa"/>
            <w:vAlign w:val="center"/>
          </w:tcPr>
          <w:p w14:paraId="50C5C573" w14:textId="242B1FF3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687" w:type="dxa"/>
          </w:tcPr>
          <w:p w14:paraId="4E34A7BD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513EB21" w14:textId="25757E6D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78303949" w14:textId="277FEA93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6D129FBA" w14:textId="7156CE1C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7E86864C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9DB08D3" w14:textId="3643FEE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ins w:id="4" w:author="Nokia" w:date="2021-01-29T22:42:00Z">
              <w:r w:rsidRPr="00F95B02">
                <w:rPr>
                  <w:rFonts w:eastAsia="Yu Mincho"/>
                </w:rPr>
                <w:t>Yes</w:t>
              </w:r>
            </w:ins>
          </w:p>
        </w:tc>
        <w:tc>
          <w:tcPr>
            <w:tcW w:w="687" w:type="dxa"/>
          </w:tcPr>
          <w:p w14:paraId="32EE39D4" w14:textId="2A2DF7AB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782D562D" w14:textId="40831963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687" w:type="dxa"/>
            <w:vAlign w:val="center"/>
          </w:tcPr>
          <w:p w14:paraId="7E4FE638" w14:textId="0071C2A3" w:rsidR="00BA544E" w:rsidRPr="001C0CC4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687" w:type="dxa"/>
          </w:tcPr>
          <w:p w14:paraId="5A3FE582" w14:textId="4A0A2245" w:rsidR="00BA544E" w:rsidRPr="00F95B02" w:rsidRDefault="00BA544E" w:rsidP="00BA544E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687" w:type="dxa"/>
            <w:vAlign w:val="center"/>
          </w:tcPr>
          <w:p w14:paraId="60548D1B" w14:textId="27448843" w:rsidR="00BA544E" w:rsidRPr="001C0CC4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687" w:type="dxa"/>
          </w:tcPr>
          <w:p w14:paraId="26B63FB1" w14:textId="0B2C29CB" w:rsidR="00BA544E" w:rsidRPr="00F95B02" w:rsidRDefault="00BA544E" w:rsidP="00BA544E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717" w:type="dxa"/>
            <w:vAlign w:val="center"/>
          </w:tcPr>
          <w:p w14:paraId="38B63EF2" w14:textId="384BF93F" w:rsidR="00BA544E" w:rsidRPr="00F95B02" w:rsidRDefault="00BA544E" w:rsidP="00BA544E">
            <w:pPr>
              <w:pStyle w:val="TAC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</w:tr>
      <w:tr w:rsidR="00BA544E" w14:paraId="65C74BE2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25B1C409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FBA5E45" w14:textId="29B70780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687" w:type="dxa"/>
          </w:tcPr>
          <w:p w14:paraId="1BBF3E1B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2BE5EC3" w14:textId="6DA790A4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2C462739" w14:textId="5064C6EF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1A5B7B05" w14:textId="45309345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428B22F7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EC947C0" w14:textId="6996A2DB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ins w:id="5" w:author="Nokia" w:date="2021-01-29T22:42:00Z">
              <w:r w:rsidRPr="00F95B02">
                <w:rPr>
                  <w:rFonts w:eastAsia="Yu Mincho"/>
                </w:rPr>
                <w:t>Yes</w:t>
              </w:r>
            </w:ins>
          </w:p>
        </w:tc>
        <w:tc>
          <w:tcPr>
            <w:tcW w:w="687" w:type="dxa"/>
          </w:tcPr>
          <w:p w14:paraId="3AD291C7" w14:textId="738E8CBD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3B2F510A" w14:textId="3EBA2439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687" w:type="dxa"/>
            <w:vAlign w:val="center"/>
          </w:tcPr>
          <w:p w14:paraId="2144CCFE" w14:textId="060C7866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687" w:type="dxa"/>
          </w:tcPr>
          <w:p w14:paraId="6778F660" w14:textId="4BE438A2" w:rsidR="00BA544E" w:rsidRPr="00F95B02" w:rsidRDefault="00BA544E" w:rsidP="00BA544E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687" w:type="dxa"/>
            <w:vAlign w:val="center"/>
          </w:tcPr>
          <w:p w14:paraId="2690B35E" w14:textId="2773A4CB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687" w:type="dxa"/>
          </w:tcPr>
          <w:p w14:paraId="183DE59B" w14:textId="1A85BB04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717" w:type="dxa"/>
            <w:vAlign w:val="center"/>
          </w:tcPr>
          <w:p w14:paraId="199E3797" w14:textId="176455EF" w:rsidR="00BA544E" w:rsidRPr="00F95B02" w:rsidRDefault="00BA544E" w:rsidP="00BA544E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</w:tr>
      <w:tr w:rsidR="00BA544E" w14:paraId="19547A99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4FDCC25E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3195F32" w14:textId="58EFFB4C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t>15</w:t>
            </w:r>
          </w:p>
        </w:tc>
        <w:tc>
          <w:tcPr>
            <w:tcW w:w="687" w:type="dxa"/>
          </w:tcPr>
          <w:p w14:paraId="5F65F334" w14:textId="098889E6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  <w:r w:rsidRPr="00E278B7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687" w:type="dxa"/>
            <w:vAlign w:val="center"/>
          </w:tcPr>
          <w:p w14:paraId="652FFD43" w14:textId="561EF6A0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D13D857" w14:textId="7CE82932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D5F7C1C" w14:textId="71815188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53293DC6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033BBA7" w14:textId="0921BDAE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0BB2F6FF" w14:textId="6E7665A5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6BBA5BE4" w14:textId="4F2655F0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67643010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994C7EF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BC6C171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2F7C693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689A38E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5274ECE2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0C6143C7" w14:textId="6AB08339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t>n50</w:t>
            </w:r>
          </w:p>
        </w:tc>
        <w:tc>
          <w:tcPr>
            <w:tcW w:w="687" w:type="dxa"/>
            <w:vAlign w:val="center"/>
          </w:tcPr>
          <w:p w14:paraId="0A71D4FB" w14:textId="10A71BD8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4C0450B0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C984FEB" w14:textId="75E3E3CA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A3EDE5C" w14:textId="42A6B0AC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38E55028" w14:textId="0FD48CBB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5040D51D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23C976B" w14:textId="68279808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4989D490" w14:textId="52004A4A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47AC7958" w14:textId="702EDB7C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3EB8076D" w14:textId="50A725BF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3501AE00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C7D01D4" w14:textId="375FFA69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02BBF4F7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FB15E20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504A2A1A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4D58B89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FAF5D36" w14:textId="483DF6B8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6597DC52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DEC31B9" w14:textId="0C2ED16E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393C4A51" w14:textId="7B25219A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8FBE389" w14:textId="5A871D6F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5254DE01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CD5A109" w14:textId="0C811B58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4A8F937C" w14:textId="5002C7A6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0119E540" w14:textId="15B20C7D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97C7CA0" w14:textId="6A95E170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17C5DEB2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CFD0611" w14:textId="12F67136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31DE84E1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09C8940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27C9B7F0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4FCF89D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7E7929C" w14:textId="00A237F3" w:rsidR="00BA544E" w:rsidRPr="00F95B02" w:rsidRDefault="00BA544E" w:rsidP="00BA544E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39F04988" w14:textId="6A491CDF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241BE99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F39C567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656E7BF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F05505E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9E91904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E717376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1675ADF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515F129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5D164B3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D10E059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B7B8E73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E149CA1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03E60FA2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3F4C32BD" w14:textId="2BF2623D" w:rsidR="00BA544E" w:rsidRPr="00F95B02" w:rsidRDefault="00BA544E" w:rsidP="00BA544E">
            <w:pPr>
              <w:pStyle w:val="TAC"/>
              <w:keepNext w:val="0"/>
            </w:pPr>
            <w:r w:rsidRPr="00F95B02">
              <w:t>n51</w:t>
            </w:r>
          </w:p>
        </w:tc>
        <w:tc>
          <w:tcPr>
            <w:tcW w:w="687" w:type="dxa"/>
            <w:vAlign w:val="center"/>
          </w:tcPr>
          <w:p w14:paraId="69435EF7" w14:textId="0CAF9455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589F0F8F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6924B504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0415303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51A7DE5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45C91F0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E574C32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6131A38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5E19A27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AE3B2C4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C4DF8E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65348FB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4239774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47627EA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16C7DAF2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2F600FA3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344BCE7" w14:textId="0C2736F5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4F0FB7D8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90CAFB7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6BDB594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6EBCE27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F506A68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B0F197B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D516DB6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7EA937F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D292157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DF0D4E8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B249B00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65B3D39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5486E9B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056EB5C6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52E1A260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51F289F" w14:textId="034029A0" w:rsidR="00BA544E" w:rsidRPr="00F95B02" w:rsidRDefault="00BA544E" w:rsidP="00BA544E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07663D3F" w14:textId="4F89978C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848596C" w14:textId="6C87A715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A9B85A4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B628C5E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EAFB6EE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609BEED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EEE443F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5BCD690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8803C90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AA0298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D65988D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D9A2CC4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EB4495A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5D2DAA5B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1DBA2D68" w14:textId="3BED3D53" w:rsidR="00BA544E" w:rsidRPr="00F95B02" w:rsidRDefault="00BA544E" w:rsidP="00BA544E">
            <w:pPr>
              <w:pStyle w:val="TAC"/>
              <w:keepNext w:val="0"/>
            </w:pPr>
            <w:r w:rsidRPr="00F95B02">
              <w:t>n53</w:t>
            </w:r>
          </w:p>
        </w:tc>
        <w:tc>
          <w:tcPr>
            <w:tcW w:w="687" w:type="dxa"/>
            <w:vAlign w:val="center"/>
          </w:tcPr>
          <w:p w14:paraId="0A6CBF1C" w14:textId="175671F2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08EC3DD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6A0DEC99" w14:textId="6A5E0DC1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33A94F5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97139A4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7BD4316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2C37C27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07EEA37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FEC182C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F6821CF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8E5C32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17CE83E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FE65F06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3D8547A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4B0036E0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1610161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22CB32C" w14:textId="6245FB93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07E25CA7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20938F5" w14:textId="31D12C31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6DAC1A6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143BFCF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F221065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8DBF0FD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8B8C032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2B23765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A0419FF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A663297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DAF945B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3DB6E87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42C1A78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006679D5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60C62CE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DB5CCC6" w14:textId="765C7E1F" w:rsidR="00BA544E" w:rsidRPr="00F95B02" w:rsidRDefault="00BA544E" w:rsidP="00BA544E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327D9183" w14:textId="555F6FBC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644104E" w14:textId="494E6CEB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C323F46" w14:textId="60B5433E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EB25073" w14:textId="24E1937E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9C51475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8AEADAF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04A02F7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260A941" w14:textId="7CE406D0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149EF31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C69F6B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82A314D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5B255FB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5992D2A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6D3F9FE5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7D6C0A60" w14:textId="3CE60628" w:rsidR="00BA544E" w:rsidRPr="00F95B02" w:rsidRDefault="00BA544E" w:rsidP="00BA544E">
            <w:pPr>
              <w:pStyle w:val="TAC"/>
              <w:keepNext w:val="0"/>
            </w:pPr>
            <w:r w:rsidRPr="00F95B02">
              <w:t>n65</w:t>
            </w:r>
          </w:p>
        </w:tc>
        <w:tc>
          <w:tcPr>
            <w:tcW w:w="687" w:type="dxa"/>
            <w:vAlign w:val="center"/>
          </w:tcPr>
          <w:p w14:paraId="34D70B4C" w14:textId="5F871102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38D9375B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002D623F" w14:textId="5BA469D1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81EC999" w14:textId="4D7C6CF0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028F410" w14:textId="396C1040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E27C6E1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7058101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932CE5E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D23BF2B" w14:textId="01B831A8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F69B85A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5D22578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9F43F17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A252EAC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F7C43BE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03BEABE2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0105C3B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5317CBF" w14:textId="44D4B825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668B999B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490BC08" w14:textId="2FA94260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F8A47E4" w14:textId="0B643C0A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6F4A628" w14:textId="1F5FF2F9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2972C71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C90B1B5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5FE519C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88D9409" w14:textId="3EF8FBCB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A74BFE3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BF23E2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7476471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8E509B5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5B2499B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54D12315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2D9A410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1BD33E3" w14:textId="763BBC02" w:rsidR="00BA544E" w:rsidRPr="00F95B02" w:rsidRDefault="00BA544E" w:rsidP="00BA544E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227C417E" w14:textId="6CA8A1B1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3E930D4" w14:textId="1C500501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402F560" w14:textId="44DCBB06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08C6534" w14:textId="62FFAFD7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5134326" w14:textId="0609C312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F03D8AE" w14:textId="3F8D3599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19C56D0" w14:textId="274E00EE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5BB4DF8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DAAE5DB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040D65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26B3134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54B65D1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88DD92B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6F82B166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71FA41E1" w14:textId="03DC7A63" w:rsidR="00BA544E" w:rsidRPr="00F95B02" w:rsidRDefault="00BA544E" w:rsidP="00BA544E">
            <w:pPr>
              <w:pStyle w:val="TAC"/>
              <w:keepNext w:val="0"/>
            </w:pPr>
            <w:r w:rsidRPr="00F95B02">
              <w:t>n66</w:t>
            </w:r>
          </w:p>
        </w:tc>
        <w:tc>
          <w:tcPr>
            <w:tcW w:w="687" w:type="dxa"/>
            <w:vAlign w:val="center"/>
          </w:tcPr>
          <w:p w14:paraId="28BE49A1" w14:textId="3C4FE3D5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271B66C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6141B59B" w14:textId="5FE4413D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0E0DDB1" w14:textId="52A7995A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DA595BC" w14:textId="02B2E385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46E1D40" w14:textId="23CF2648" w:rsidR="00BA544E" w:rsidRPr="00F95B02" w:rsidRDefault="00BA544E" w:rsidP="00BA544E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F64CC75" w14:textId="5CFC5E24" w:rsidR="00BA544E" w:rsidRPr="00F95B02" w:rsidRDefault="00BA544E" w:rsidP="00BA544E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390484CA" w14:textId="58B46E95" w:rsidR="00BA544E" w:rsidRPr="00F95B02" w:rsidRDefault="00BA544E" w:rsidP="00BA544E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D66FC8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2F24A90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42364D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CE01638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BC15030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22E265D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5D437024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2AA726C0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9865A68" w14:textId="7F31F163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62472CA2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F882F6C" w14:textId="3A065AC7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69023A5" w14:textId="20D548DB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2B42983" w14:textId="3158B4C1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4A965C0" w14:textId="331B169F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61B14473" w14:textId="313FA8AE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689BD77A" w14:textId="7236E9A8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3DA64C2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FC405B4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E1B913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29E1DF4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6EFFDF9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FEEF541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3BCA0BA6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026F8D6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C90BD61" w14:textId="512DAA3B" w:rsidR="00BA544E" w:rsidRPr="00F95B02" w:rsidRDefault="00BA544E" w:rsidP="00BA544E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27BDF51C" w14:textId="5FE88BD9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D710D95" w14:textId="7749EBAE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522E8C4" w14:textId="69E368F8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74886AA" w14:textId="543EEE8C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462EAF8" w14:textId="0D5265C0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71DD034F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6D4D806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E702E6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0B1FA0A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6D247F2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C1EE17C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7BD3254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040AA17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72A2CAFA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09E9CAE3" w14:textId="6A51DD97" w:rsidR="00BA544E" w:rsidRPr="00F95B02" w:rsidRDefault="00BA544E" w:rsidP="00BA544E">
            <w:pPr>
              <w:pStyle w:val="TAC"/>
              <w:keepNext w:val="0"/>
            </w:pPr>
            <w:r w:rsidRPr="00F95B02">
              <w:t>n70</w:t>
            </w:r>
          </w:p>
        </w:tc>
        <w:tc>
          <w:tcPr>
            <w:tcW w:w="687" w:type="dxa"/>
            <w:vAlign w:val="center"/>
          </w:tcPr>
          <w:p w14:paraId="691916F1" w14:textId="61AEE4F6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0292096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377F4C79" w14:textId="0D929BEB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9A57D33" w14:textId="4C744516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CC0E3B2" w14:textId="238B381B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EEBF929" w14:textId="2EF438DB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5DC25709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391D681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CDECB5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A2C609C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38338DB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C2910E3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E799A86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A29DA27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526708E7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1D240C2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AF2A975" w14:textId="55CD5E42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1A5BA1F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860ED2D" w14:textId="42A5E9BC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977A187" w14:textId="7204B061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D7C8B24" w14:textId="38EF6656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DF2A869" w14:textId="5335B6B3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6133B728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80672D8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A707ED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8BFDF8A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3EFA99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C4AEF3C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1C8ACA8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A949D66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2F23B8C9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096FF74F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76F4DB8" w14:textId="0874B1EB" w:rsidR="00BA544E" w:rsidRPr="00F95B02" w:rsidRDefault="00BA544E" w:rsidP="00BA544E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74055246" w14:textId="7FDA2F00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B323DBF" w14:textId="704A20C3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17774AC" w14:textId="66D7CC27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EC3AB5E" w14:textId="7FBFE2FC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39240E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0CD03B88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B887592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D133F7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676F234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C36884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31738BA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CE81A19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F3E2BD1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79549847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5B9C32CC" w14:textId="3D62C2D2" w:rsidR="00BA544E" w:rsidRPr="00F95B02" w:rsidRDefault="00BA544E" w:rsidP="00BA544E">
            <w:pPr>
              <w:pStyle w:val="TAC"/>
              <w:keepNext w:val="0"/>
            </w:pPr>
            <w:r w:rsidRPr="00F95B02">
              <w:t>n71</w:t>
            </w:r>
          </w:p>
        </w:tc>
        <w:tc>
          <w:tcPr>
            <w:tcW w:w="687" w:type="dxa"/>
            <w:vAlign w:val="center"/>
          </w:tcPr>
          <w:p w14:paraId="1255A2C4" w14:textId="10D8D13A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7A51E6D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33116AF9" w14:textId="68DF56DD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E419405" w14:textId="5B145059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4D85B2E" w14:textId="355B4E09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B2EEBF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421F7777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C36D90F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F32039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CBFB9D3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248C01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BFD6C73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4363F90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0312B3E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50BF86A1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43CA582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4A44C7F" w14:textId="5E9CBF67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6E1781CB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6DB4AE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5D520A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C52DBB3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1C30F82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1336D1E2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91E94E8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5435EE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49C767E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17AB0E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AE1E57D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72DB625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FB152B9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262B9131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1A1DE9DF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8A1D3D3" w14:textId="706DC34A" w:rsidR="00BA544E" w:rsidRPr="00F95B02" w:rsidRDefault="00BA544E" w:rsidP="00BA544E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434807E4" w14:textId="3DE9DA74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D637F2F" w14:textId="4F6E759F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D13013F" w14:textId="5BA33AAA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D239930" w14:textId="200E66CC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9B8B55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6E11511F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9620AE6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148DE1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37DE017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F0ABF3B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A56EAFC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381BA5B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2D73C27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5418B7B7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31CE2478" w14:textId="534CC61D" w:rsidR="00BA544E" w:rsidRPr="00F95B02" w:rsidRDefault="00BA544E" w:rsidP="00BA544E">
            <w:pPr>
              <w:pStyle w:val="TAC"/>
              <w:keepNext w:val="0"/>
            </w:pPr>
            <w:r w:rsidRPr="00F95B02">
              <w:t>n74</w:t>
            </w:r>
          </w:p>
        </w:tc>
        <w:tc>
          <w:tcPr>
            <w:tcW w:w="687" w:type="dxa"/>
            <w:vAlign w:val="center"/>
          </w:tcPr>
          <w:p w14:paraId="4C59EFBA" w14:textId="4359302F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314E8E22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2DAF86D8" w14:textId="4F9A5942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1D4D3CD" w14:textId="6F5F1F2D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CCE3651" w14:textId="2F3BF843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E0688E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4BBF110F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BFE520C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69EA240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EC34FE2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5DC7AC0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65DF617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DB677C4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C1D88DF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7A10A4A7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3F1DFB3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C3ADFF1" w14:textId="6B898224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79AE098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4B045F4" w14:textId="15529970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9786740" w14:textId="1CD528FE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B1DD246" w14:textId="389260CE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218A0F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05E42642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C9C757E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9542022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B6179E0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58D6D7B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DADB8C2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C95E9B5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E3388B6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262C4F22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294483EC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485AC68" w14:textId="0CE48ABF" w:rsidR="00BA544E" w:rsidRPr="00F95B02" w:rsidRDefault="00BA544E" w:rsidP="00BA544E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5733EA0C" w14:textId="36AB6820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DA6A725" w14:textId="68C669F1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D674002" w14:textId="1EDB25FC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D0F7972" w14:textId="584CE972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5B2F9D5" w14:textId="19A49D66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E273E1D" w14:textId="5B370382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286C14A" w14:textId="688E6791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6B21D29" w14:textId="3A28219C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A15693D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2731D9B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54391FD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C443FC0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14E5C01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08D8505E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3EC4D6EF" w14:textId="6D8FCE9B" w:rsidR="00BA544E" w:rsidRPr="00F95B02" w:rsidRDefault="00BA544E" w:rsidP="00BA544E">
            <w:pPr>
              <w:pStyle w:val="TAC"/>
              <w:keepNext w:val="0"/>
            </w:pPr>
            <w:r w:rsidRPr="00F95B02">
              <w:t>n75</w:t>
            </w:r>
          </w:p>
        </w:tc>
        <w:tc>
          <w:tcPr>
            <w:tcW w:w="687" w:type="dxa"/>
            <w:vAlign w:val="center"/>
          </w:tcPr>
          <w:p w14:paraId="2076697D" w14:textId="40F613CF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79B9B20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63EEC925" w14:textId="3B62BDA6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AA78926" w14:textId="56124DCA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845688B" w14:textId="173F18F9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9C8925C" w14:textId="6AADD315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EA3A28C" w14:textId="2987C989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69FA781" w14:textId="594B5EBD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5E9E71D" w14:textId="3B7E6DEC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95428EA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CB269A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38B306A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DCD0DC6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E9658C5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047592B4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7F4B75A7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CED9297" w14:textId="2D89BA51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111D5558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D5FC412" w14:textId="17BD6E60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DF1BBBB" w14:textId="59400E26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DBBE2EE" w14:textId="096BA744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BFD90D0" w14:textId="01FC9EEB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9A958ED" w14:textId="53694E39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0C53C03" w14:textId="09EACB09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99C169B" w14:textId="0F7BD916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41C1825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4D7032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79FF1F7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E125690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08FB73D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01FCFF92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07F8258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5C4B5AF" w14:textId="61E530EB" w:rsidR="00BA544E" w:rsidRPr="00F95B02" w:rsidRDefault="00BA544E" w:rsidP="00BA544E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767AEE43" w14:textId="3092A002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5136B8F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5124A7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9BF2780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55B076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2038EE1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311B34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9169D7B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3A43B7F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E8B3960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E24E13A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7E1679B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D50709D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2988D3C8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2F9265A6" w14:textId="013159A8" w:rsidR="00BA544E" w:rsidRPr="00F95B02" w:rsidRDefault="00BA544E" w:rsidP="00BA544E">
            <w:pPr>
              <w:pStyle w:val="TAC"/>
              <w:keepNext w:val="0"/>
            </w:pPr>
            <w:r w:rsidRPr="00F95B02">
              <w:t>n76</w:t>
            </w:r>
          </w:p>
        </w:tc>
        <w:tc>
          <w:tcPr>
            <w:tcW w:w="687" w:type="dxa"/>
            <w:vAlign w:val="center"/>
          </w:tcPr>
          <w:p w14:paraId="1E5255F1" w14:textId="5D4925C5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57B7C0B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3F68EED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7A091F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60B957B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5725BB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2F36232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AEF393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67255E8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B569333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359F74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D701A0F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0A4A54B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765DAD4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36B35739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2258BAAC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0FE1AF2" w14:textId="192605CD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6F5C942C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DAD4928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BDC500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DF72E3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EB45EE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58AA825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058029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B67A49B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222BB09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96DEAF7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8DBBD07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0EFA854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5194D33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0F617568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73C0E25F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9B93C0A" w14:textId="28E1D652" w:rsidR="00BA544E" w:rsidRPr="00F95B02" w:rsidRDefault="00BA544E" w:rsidP="00BA544E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62412A4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8FF5C59" w14:textId="7AE7E2D3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786C6E1" w14:textId="2CF5AD18" w:rsidR="00BA544E" w:rsidRPr="00F95B02" w:rsidRDefault="00BA544E" w:rsidP="00BA544E">
            <w:pPr>
              <w:pStyle w:val="TAC"/>
              <w:keepNext w:val="0"/>
            </w:pPr>
            <w:r w:rsidRPr="00F95B02">
              <w:t xml:space="preserve">Yes </w:t>
            </w:r>
          </w:p>
        </w:tc>
        <w:tc>
          <w:tcPr>
            <w:tcW w:w="687" w:type="dxa"/>
            <w:vAlign w:val="center"/>
          </w:tcPr>
          <w:p w14:paraId="08888C05" w14:textId="67FE2FAF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9704D0B" w14:textId="1D782EBC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44885CC" w14:textId="26A593D4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D41C50A" w14:textId="3924E1F7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F30F9FB" w14:textId="56FD922D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4F2FADC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88E9A52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1C311CE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38EF9C1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F104CDC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</w:tr>
      <w:tr w:rsidR="00BA544E" w14:paraId="552FD62E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52BB00DA" w14:textId="273889D0" w:rsidR="00BA544E" w:rsidRPr="00F95B02" w:rsidRDefault="00BA544E" w:rsidP="00BA544E">
            <w:pPr>
              <w:pStyle w:val="TAC"/>
              <w:keepNext w:val="0"/>
            </w:pPr>
            <w:r w:rsidRPr="00F95B02">
              <w:t>n77</w:t>
            </w:r>
          </w:p>
        </w:tc>
        <w:tc>
          <w:tcPr>
            <w:tcW w:w="687" w:type="dxa"/>
            <w:vAlign w:val="center"/>
          </w:tcPr>
          <w:p w14:paraId="6B1C81A9" w14:textId="3F0BC801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3FA721C3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09C708F0" w14:textId="4204A73A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33AEA386" w14:textId="4790463E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DC41855" w14:textId="04E3A121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6E647BF" w14:textId="2BA911FB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7B5B668A" w14:textId="10239D5B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C79BB95" w14:textId="4158775D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51E4248" w14:textId="79E7F350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4E1A76F" w14:textId="526E3DAC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6FE14103" w14:textId="6A40C1D4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F87FB50" w14:textId="5158D3C2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0EC10335" w14:textId="57C088F9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717" w:type="dxa"/>
            <w:vAlign w:val="center"/>
          </w:tcPr>
          <w:p w14:paraId="1DA4C53F" w14:textId="1053ADF3" w:rsidR="00BA544E" w:rsidRPr="00F95B02" w:rsidRDefault="00BA544E" w:rsidP="00BA544E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</w:tr>
      <w:tr w:rsidR="00BA544E" w14:paraId="01EC8129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0CC0CCE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B81574A" w14:textId="6923B66B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0BFE938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06DFC6E" w14:textId="1A1A0D61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5679DAC1" w14:textId="747FF8EF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BCA134E" w14:textId="6C7DD997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2534E1C" w14:textId="33115DEF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0E8598B" w14:textId="3C4D58D7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CC00D61" w14:textId="7E5600BA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ECDFA95" w14:textId="4466CA7E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F1316C0" w14:textId="36732568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A5C7774" w14:textId="7A6ED441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85F5D5C" w14:textId="08D1BAC7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D8D3916" w14:textId="70F70CD4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717" w:type="dxa"/>
            <w:vAlign w:val="center"/>
          </w:tcPr>
          <w:p w14:paraId="3DD3D057" w14:textId="50B4051E" w:rsidR="00BA544E" w:rsidRPr="00F95B02" w:rsidRDefault="00BA544E" w:rsidP="00BA544E">
            <w:pPr>
              <w:pStyle w:val="TAC"/>
            </w:pPr>
            <w:r w:rsidRPr="00F95B02">
              <w:t>Yes</w:t>
            </w:r>
          </w:p>
        </w:tc>
      </w:tr>
      <w:tr w:rsidR="00BA544E" w14:paraId="294B98D2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213673F7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10B85C6" w14:textId="54327778" w:rsidR="00BA544E" w:rsidRPr="00F95B02" w:rsidRDefault="00BA544E" w:rsidP="00BA544E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7217DBDC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85A8C72" w14:textId="2F1E25DD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64CABF43" w14:textId="329F5F03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11862FA" w14:textId="270CB3C2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F99F167" w14:textId="2D58DFC3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FCEDB6D" w14:textId="458CFDDA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DC4CAB9" w14:textId="4CF36F02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1A20B27" w14:textId="31F67F43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0929908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30594C8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829AFE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24DCBF8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4D96B286" w14:textId="77777777" w:rsidR="00BA544E" w:rsidRPr="00F95B02" w:rsidRDefault="00BA544E" w:rsidP="00BA544E">
            <w:pPr>
              <w:pStyle w:val="TAC"/>
            </w:pPr>
          </w:p>
        </w:tc>
      </w:tr>
      <w:tr w:rsidR="00BA544E" w14:paraId="321F37C6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6B000ACE" w14:textId="72AB7FCB" w:rsidR="00BA544E" w:rsidRPr="00F95B02" w:rsidRDefault="00BA544E" w:rsidP="00BA544E">
            <w:pPr>
              <w:pStyle w:val="TAC"/>
              <w:keepNext w:val="0"/>
            </w:pPr>
            <w:r w:rsidRPr="00F95B02">
              <w:t>n78</w:t>
            </w:r>
          </w:p>
        </w:tc>
        <w:tc>
          <w:tcPr>
            <w:tcW w:w="687" w:type="dxa"/>
            <w:vAlign w:val="center"/>
          </w:tcPr>
          <w:p w14:paraId="7BAB60AA" w14:textId="385278EC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78A8663F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6F676EE7" w14:textId="4EF5B80C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6E168309" w14:textId="43A274AF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0ADD87E" w14:textId="4A632CA0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8574D16" w14:textId="59B3C1CD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283533D0" w14:textId="601EC0D8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C117ED8" w14:textId="16D9037A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63BD47F" w14:textId="1E670D1B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053F68A" w14:textId="726E779B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5025BCE9" w14:textId="12EF7B5C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2CD1A00" w14:textId="085C2A41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216B464C" w14:textId="52CDAB12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717" w:type="dxa"/>
            <w:vAlign w:val="center"/>
          </w:tcPr>
          <w:p w14:paraId="2B749259" w14:textId="3728B8DE" w:rsidR="00BA544E" w:rsidRPr="00F95B02" w:rsidRDefault="00BA544E" w:rsidP="00BA544E">
            <w:pPr>
              <w:pStyle w:val="TAC"/>
            </w:pPr>
            <w:r w:rsidRPr="00F95B02">
              <w:t>Yes</w:t>
            </w:r>
          </w:p>
        </w:tc>
      </w:tr>
      <w:tr w:rsidR="00BA544E" w14:paraId="347D1F15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4E45AAC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1B555DA" w14:textId="3F1E2924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04AB89E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3D71AFF" w14:textId="031D32FB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2E337092" w14:textId="1239860D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67252E8" w14:textId="43D86369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AE334CB" w14:textId="5F6A96F3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96D3786" w14:textId="172DC005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DF7D92F" w14:textId="512C4E31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853C12F" w14:textId="2BC0877E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026EB23" w14:textId="141AB083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01766FF" w14:textId="5EF24CDB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CD710D6" w14:textId="107B6167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1ADD788" w14:textId="685458D9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717" w:type="dxa"/>
            <w:vAlign w:val="center"/>
          </w:tcPr>
          <w:p w14:paraId="45324490" w14:textId="06E17206" w:rsidR="00BA544E" w:rsidRPr="00F95B02" w:rsidRDefault="00BA544E" w:rsidP="00BA544E">
            <w:pPr>
              <w:pStyle w:val="TAC"/>
            </w:pPr>
            <w:r w:rsidRPr="00F95B02">
              <w:t>Yes</w:t>
            </w:r>
          </w:p>
        </w:tc>
      </w:tr>
      <w:tr w:rsidR="00BA544E" w14:paraId="7D9F5843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331D11A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D3B6B9D" w14:textId="650A0D7B" w:rsidR="00BA544E" w:rsidRPr="00F95B02" w:rsidRDefault="00BA544E" w:rsidP="00BA544E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6B9C637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9A0A8C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3774DA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2E9FEF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5E63B2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C77BAE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8492BAB" w14:textId="4DB40D5C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A1D288C" w14:textId="0F716EEC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BA94C2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8DACD47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D02129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38FA64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48EB155C" w14:textId="77777777" w:rsidR="00BA544E" w:rsidRPr="00F95B02" w:rsidRDefault="00BA544E" w:rsidP="00BA544E">
            <w:pPr>
              <w:pStyle w:val="TAC"/>
            </w:pPr>
          </w:p>
        </w:tc>
      </w:tr>
      <w:tr w:rsidR="00BA544E" w14:paraId="71529E49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79526414" w14:textId="098F559A" w:rsidR="00BA544E" w:rsidRPr="00F95B02" w:rsidRDefault="00BA544E" w:rsidP="00BA544E">
            <w:pPr>
              <w:pStyle w:val="TAC"/>
              <w:keepNext w:val="0"/>
            </w:pPr>
            <w:r w:rsidRPr="00F95B02">
              <w:t>n79</w:t>
            </w:r>
          </w:p>
        </w:tc>
        <w:tc>
          <w:tcPr>
            <w:tcW w:w="687" w:type="dxa"/>
            <w:vAlign w:val="center"/>
          </w:tcPr>
          <w:p w14:paraId="68D63C3D" w14:textId="5AD3AAD1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7DD1DC6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770253DB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F57E7F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A6B3F8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F720D57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3576ABE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4ACB872" w14:textId="054D04C6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12CC1DD" w14:textId="76BCC22B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D15E398" w14:textId="4271EC33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4BC933C8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0D45959" w14:textId="277F2EAE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6D746F1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26D5C0CF" w14:textId="552E8DFF" w:rsidR="00BA544E" w:rsidRPr="00F95B02" w:rsidRDefault="00BA544E" w:rsidP="00BA544E">
            <w:pPr>
              <w:pStyle w:val="TAC"/>
            </w:pPr>
            <w:r w:rsidRPr="00F95B02">
              <w:t>Yes</w:t>
            </w:r>
          </w:p>
        </w:tc>
      </w:tr>
      <w:tr w:rsidR="00BA544E" w14:paraId="26B85FD1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053B89C2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8209C8F" w14:textId="0A408A94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762305EB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8A6FEC2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9883203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8F39F9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53F340F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4BCFE30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1705000" w14:textId="69110556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CBA04A9" w14:textId="4D06AF93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751C08F" w14:textId="148A737F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654D67C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FB53726" w14:textId="1E7D817E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611A06B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2D440D20" w14:textId="4FDD74A5" w:rsidR="00BA544E" w:rsidRPr="00F95B02" w:rsidRDefault="00BA544E" w:rsidP="00BA544E">
            <w:pPr>
              <w:pStyle w:val="TAC"/>
            </w:pPr>
            <w:r w:rsidRPr="00F95B02">
              <w:t>Yes</w:t>
            </w:r>
          </w:p>
        </w:tc>
      </w:tr>
      <w:tr w:rsidR="00BA544E" w14:paraId="0B610AA1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7B69E8C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913F02A" w14:textId="24E16A47" w:rsidR="00BA544E" w:rsidRPr="00F95B02" w:rsidRDefault="00BA544E" w:rsidP="00BA544E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7CF13506" w14:textId="76B6EA93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C8C291B" w14:textId="6251FFDD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811C973" w14:textId="7ED1A1DD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D6A160C" w14:textId="4B3BA0A8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9DC98F6" w14:textId="498F3329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EE4DD98" w14:textId="15AA757A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D161451" w14:textId="0149F233" w:rsidR="00BA544E" w:rsidRPr="00F95B02" w:rsidRDefault="00BA544E" w:rsidP="00BA544E">
            <w:pPr>
              <w:pStyle w:val="TAC"/>
              <w:keepNext w:val="0"/>
            </w:pPr>
            <w:r>
              <w:t>Yes</w:t>
            </w:r>
          </w:p>
        </w:tc>
        <w:tc>
          <w:tcPr>
            <w:tcW w:w="687" w:type="dxa"/>
            <w:vAlign w:val="center"/>
          </w:tcPr>
          <w:p w14:paraId="33164A42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92B8FD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173AA22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F6B3A5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0FA9C75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7F52179E" w14:textId="77777777" w:rsidR="00BA544E" w:rsidRPr="00F95B02" w:rsidRDefault="00BA544E" w:rsidP="00BA544E">
            <w:pPr>
              <w:pStyle w:val="TAC"/>
            </w:pPr>
          </w:p>
        </w:tc>
      </w:tr>
      <w:tr w:rsidR="00BA544E" w14:paraId="09496E0C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6874ABF3" w14:textId="610F7529" w:rsidR="00BA544E" w:rsidRPr="00F95B02" w:rsidRDefault="00BA544E" w:rsidP="00BA544E">
            <w:pPr>
              <w:pStyle w:val="TAC"/>
              <w:keepNext w:val="0"/>
            </w:pPr>
            <w:r w:rsidRPr="00F95B02">
              <w:t>n80</w:t>
            </w:r>
          </w:p>
        </w:tc>
        <w:tc>
          <w:tcPr>
            <w:tcW w:w="687" w:type="dxa"/>
            <w:vAlign w:val="center"/>
          </w:tcPr>
          <w:p w14:paraId="5EF57998" w14:textId="290E8594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0A46A0C7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52929CA0" w14:textId="2D2756E2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D8F9804" w14:textId="593CE6F4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8C7AEE3" w14:textId="10750A17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F8D27B6" w14:textId="7510D9F6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5394482" w14:textId="2286A8C2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10635CD" w14:textId="02883A91" w:rsidR="00BA544E" w:rsidRPr="00F95B02" w:rsidRDefault="00BA544E" w:rsidP="00BA544E">
            <w:pPr>
              <w:pStyle w:val="TAC"/>
              <w:keepNext w:val="0"/>
            </w:pPr>
            <w:r>
              <w:t>Yes</w:t>
            </w:r>
          </w:p>
        </w:tc>
        <w:tc>
          <w:tcPr>
            <w:tcW w:w="687" w:type="dxa"/>
            <w:vAlign w:val="center"/>
          </w:tcPr>
          <w:p w14:paraId="564AB5A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B2728F3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785AB9FB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B9DCBD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7FA2DCE2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2600D71E" w14:textId="77777777" w:rsidR="00BA544E" w:rsidRPr="00F95B02" w:rsidRDefault="00BA544E" w:rsidP="00BA544E">
            <w:pPr>
              <w:pStyle w:val="TAC"/>
            </w:pPr>
          </w:p>
        </w:tc>
      </w:tr>
      <w:tr w:rsidR="00BA544E" w14:paraId="151696C6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0BB6FE87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64F2F5A" w14:textId="1EA2D743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26D84CE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30B6FD8" w14:textId="6828FB0E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8CE8C34" w14:textId="07344080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6E5A5D2" w14:textId="7A9B1E00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31737BD" w14:textId="2BDAEC59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CC22E51" w14:textId="08A9E009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077BF68" w14:textId="31DDE2A7" w:rsidR="00BA544E" w:rsidRPr="00F95B02" w:rsidRDefault="00BA544E" w:rsidP="00BA544E">
            <w:pPr>
              <w:pStyle w:val="TAC"/>
              <w:keepNext w:val="0"/>
            </w:pPr>
            <w:r>
              <w:t>Yes</w:t>
            </w:r>
          </w:p>
        </w:tc>
        <w:tc>
          <w:tcPr>
            <w:tcW w:w="687" w:type="dxa"/>
            <w:vAlign w:val="center"/>
          </w:tcPr>
          <w:p w14:paraId="0CF6B46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F74838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63E7A847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92F8B2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3FFB1FF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2005AEFB" w14:textId="77777777" w:rsidR="00BA544E" w:rsidRPr="00F95B02" w:rsidRDefault="00BA544E" w:rsidP="00BA544E">
            <w:pPr>
              <w:pStyle w:val="TAC"/>
            </w:pPr>
          </w:p>
        </w:tc>
      </w:tr>
      <w:tr w:rsidR="00BA544E" w14:paraId="24CB04E2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6EE8CCA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3FF2084" w14:textId="1B8709DA" w:rsidR="00BA544E" w:rsidRPr="00F95B02" w:rsidRDefault="00BA544E" w:rsidP="00BA544E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1D8F54AD" w14:textId="2691A911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EB039E8" w14:textId="3D0FC5D8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9AA3093" w14:textId="2125D30D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116798E" w14:textId="431E5C8F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642039F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7D91A5B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78FCEE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30130FC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FC10ED0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4C61FE2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661028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32AACA63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5D230D88" w14:textId="77777777" w:rsidR="00BA544E" w:rsidRPr="00F95B02" w:rsidRDefault="00BA544E" w:rsidP="00BA544E">
            <w:pPr>
              <w:pStyle w:val="TAC"/>
            </w:pPr>
          </w:p>
        </w:tc>
      </w:tr>
      <w:tr w:rsidR="00BA544E" w14:paraId="1AD6CCED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4C631481" w14:textId="3D806E9F" w:rsidR="00BA544E" w:rsidRPr="00F95B02" w:rsidRDefault="00BA544E" w:rsidP="00BA544E">
            <w:pPr>
              <w:pStyle w:val="TAC"/>
              <w:keepNext w:val="0"/>
            </w:pPr>
            <w:r w:rsidRPr="00F95B02">
              <w:t>n81</w:t>
            </w:r>
          </w:p>
        </w:tc>
        <w:tc>
          <w:tcPr>
            <w:tcW w:w="687" w:type="dxa"/>
            <w:vAlign w:val="center"/>
          </w:tcPr>
          <w:p w14:paraId="101685F6" w14:textId="0320B164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4B1DF3D3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571FCE1A" w14:textId="184204D3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A329D39" w14:textId="37BFCEAC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2C6957D" w14:textId="546879EB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761809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128F638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1E9D26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239F1F8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404792F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5AA9BB7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C8AAC30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2EFC77F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26941AD9" w14:textId="77777777" w:rsidR="00BA544E" w:rsidRPr="00F95B02" w:rsidRDefault="00BA544E" w:rsidP="00BA544E">
            <w:pPr>
              <w:pStyle w:val="TAC"/>
            </w:pPr>
          </w:p>
        </w:tc>
      </w:tr>
      <w:tr w:rsidR="00BA544E" w14:paraId="6FF6E792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4BD8D198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7ED82F8" w14:textId="6E1ED215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4DC63A43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8B5F1D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70B5BE3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9D0CF5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AAECEB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5F3E00D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8B37D0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8CFE9C7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B4863A3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5323571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DD085A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13A3A33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07B96F7E" w14:textId="77777777" w:rsidR="00BA544E" w:rsidRPr="00F95B02" w:rsidRDefault="00BA544E" w:rsidP="00BA544E">
            <w:pPr>
              <w:pStyle w:val="TAC"/>
            </w:pPr>
          </w:p>
        </w:tc>
      </w:tr>
      <w:tr w:rsidR="00BA544E" w14:paraId="2242AA88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7F0563F2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CD82C36" w14:textId="7294D5E8" w:rsidR="00BA544E" w:rsidRPr="00F95B02" w:rsidRDefault="00BA544E" w:rsidP="00BA544E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5C24B94E" w14:textId="52DF0F74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7E5CD31" w14:textId="5260BDD1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5FD7AD7" w14:textId="645ECB3F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85E39C3" w14:textId="23A8254D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1DAB56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0E6DCF7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5BBDD2C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320A08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5BB0FB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7456D3EB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20CC28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7E906F83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0613020F" w14:textId="77777777" w:rsidR="00BA544E" w:rsidRPr="00F95B02" w:rsidRDefault="00BA544E" w:rsidP="00BA544E">
            <w:pPr>
              <w:pStyle w:val="TAC"/>
            </w:pPr>
          </w:p>
        </w:tc>
      </w:tr>
      <w:tr w:rsidR="00BA544E" w14:paraId="769F44A4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1BEBE3F0" w14:textId="571943BC" w:rsidR="00BA544E" w:rsidRPr="00F95B02" w:rsidRDefault="00BA544E" w:rsidP="00BA544E">
            <w:pPr>
              <w:pStyle w:val="TAC"/>
              <w:keepNext w:val="0"/>
            </w:pPr>
            <w:r w:rsidRPr="00F95B02">
              <w:t>n82</w:t>
            </w:r>
          </w:p>
        </w:tc>
        <w:tc>
          <w:tcPr>
            <w:tcW w:w="687" w:type="dxa"/>
            <w:vAlign w:val="center"/>
          </w:tcPr>
          <w:p w14:paraId="43943897" w14:textId="7F485C62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284BE0DC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01FE0FE6" w14:textId="160D1AAF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AB491F8" w14:textId="0FC56173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C509F67" w14:textId="22384342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C0007C0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38363D6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3DE3412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E804AF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AC9AB72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15C2FE9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4ADE050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4D8347C3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4064D07E" w14:textId="77777777" w:rsidR="00BA544E" w:rsidRPr="00F95B02" w:rsidRDefault="00BA544E" w:rsidP="00BA544E">
            <w:pPr>
              <w:pStyle w:val="TAC"/>
            </w:pPr>
          </w:p>
        </w:tc>
      </w:tr>
      <w:tr w:rsidR="00BA544E" w14:paraId="18BEA75D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7FDA0AD8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ADEEF36" w14:textId="652761BE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058BD67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0AE6F3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EED535F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1A4147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EB0FDF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470C523C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EBBAFA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14E43B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2882668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6C3651B3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AE92BD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5E440C5B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739AE7E1" w14:textId="77777777" w:rsidR="00BA544E" w:rsidRPr="00F95B02" w:rsidRDefault="00BA544E" w:rsidP="00BA544E">
            <w:pPr>
              <w:pStyle w:val="TAC"/>
            </w:pPr>
          </w:p>
        </w:tc>
      </w:tr>
      <w:tr w:rsidR="00BA544E" w14:paraId="79D9F4FE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3AC5E5D0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50E2F48" w14:textId="3998AFFB" w:rsidR="00BA544E" w:rsidRPr="00F95B02" w:rsidRDefault="00BA544E" w:rsidP="00BA544E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1C38CB61" w14:textId="31A405D4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9DF0322" w14:textId="7C806117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B88005A" w14:textId="6419AFB5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B823DBB" w14:textId="48769270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E87223F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3139B9B5" w14:textId="2860581F" w:rsidR="00BA544E" w:rsidRPr="00F95B02" w:rsidRDefault="00BA544E" w:rsidP="00BA544E">
            <w:pPr>
              <w:pStyle w:val="TAC"/>
              <w:keepNext w:val="0"/>
            </w:pPr>
            <w:r>
              <w:t>Yes</w:t>
            </w:r>
          </w:p>
        </w:tc>
        <w:tc>
          <w:tcPr>
            <w:tcW w:w="687" w:type="dxa"/>
            <w:vAlign w:val="center"/>
          </w:tcPr>
          <w:p w14:paraId="0E962109" w14:textId="13216AE4" w:rsidR="00BA544E" w:rsidRPr="00F95B02" w:rsidRDefault="00BA544E" w:rsidP="00BA544E">
            <w:pPr>
              <w:pStyle w:val="TAC"/>
              <w:keepNext w:val="0"/>
            </w:pPr>
            <w:r>
              <w:t>Yes</w:t>
            </w:r>
          </w:p>
        </w:tc>
        <w:tc>
          <w:tcPr>
            <w:tcW w:w="687" w:type="dxa"/>
            <w:vAlign w:val="center"/>
          </w:tcPr>
          <w:p w14:paraId="307E064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DC47C0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25D62FDF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4F73B1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3BA24987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5BEBA306" w14:textId="77777777" w:rsidR="00BA544E" w:rsidRPr="00F95B02" w:rsidRDefault="00BA544E" w:rsidP="00BA544E">
            <w:pPr>
              <w:pStyle w:val="TAC"/>
            </w:pPr>
          </w:p>
        </w:tc>
      </w:tr>
      <w:tr w:rsidR="00BA544E" w14:paraId="123DEF04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43AA9BF4" w14:textId="6D072EE9" w:rsidR="00BA544E" w:rsidRPr="00F95B02" w:rsidRDefault="00BA544E" w:rsidP="00BA544E">
            <w:pPr>
              <w:pStyle w:val="TAC"/>
              <w:keepNext w:val="0"/>
            </w:pPr>
            <w:r w:rsidRPr="00F95B02">
              <w:t>n83</w:t>
            </w:r>
          </w:p>
        </w:tc>
        <w:tc>
          <w:tcPr>
            <w:tcW w:w="687" w:type="dxa"/>
            <w:vAlign w:val="center"/>
          </w:tcPr>
          <w:p w14:paraId="032DB0A4" w14:textId="479FA544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0ADE449F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0BFB2E5B" w14:textId="52940F06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E2E1212" w14:textId="1511338C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8780FE4" w14:textId="4FF33795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1065820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6B6F833D" w14:textId="040E6734" w:rsidR="00BA544E" w:rsidRPr="00F95B02" w:rsidRDefault="00BA544E" w:rsidP="00BA544E">
            <w:pPr>
              <w:pStyle w:val="TAC"/>
              <w:keepNext w:val="0"/>
            </w:pPr>
            <w:r>
              <w:t>Yes</w:t>
            </w:r>
          </w:p>
        </w:tc>
        <w:tc>
          <w:tcPr>
            <w:tcW w:w="687" w:type="dxa"/>
            <w:vAlign w:val="center"/>
          </w:tcPr>
          <w:p w14:paraId="300A9D2B" w14:textId="3799D61C" w:rsidR="00BA544E" w:rsidRPr="00F95B02" w:rsidRDefault="00BA544E" w:rsidP="00BA544E">
            <w:pPr>
              <w:pStyle w:val="TAC"/>
              <w:keepNext w:val="0"/>
            </w:pPr>
            <w:r>
              <w:t>Yes</w:t>
            </w:r>
          </w:p>
        </w:tc>
        <w:tc>
          <w:tcPr>
            <w:tcW w:w="687" w:type="dxa"/>
            <w:vAlign w:val="center"/>
          </w:tcPr>
          <w:p w14:paraId="223C501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EDA4C0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17A3FDD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94EE63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32E2D18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428C0F90" w14:textId="77777777" w:rsidR="00BA544E" w:rsidRPr="00F95B02" w:rsidRDefault="00BA544E" w:rsidP="00BA544E">
            <w:pPr>
              <w:pStyle w:val="TAC"/>
            </w:pPr>
          </w:p>
        </w:tc>
      </w:tr>
      <w:tr w:rsidR="00BA544E" w14:paraId="00D65B9C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6ECCA55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BEFA2D8" w14:textId="3A853103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734700C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5F590A3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8BA757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439FFB2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0132DD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1AD2C40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2B75DD2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F96FEE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EBCE36B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7F6D4613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E264EA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3EA4FB6B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5A4E1707" w14:textId="77777777" w:rsidR="00BA544E" w:rsidRPr="00F95B02" w:rsidRDefault="00BA544E" w:rsidP="00BA544E">
            <w:pPr>
              <w:pStyle w:val="TAC"/>
            </w:pPr>
          </w:p>
        </w:tc>
      </w:tr>
      <w:tr w:rsidR="00BA544E" w14:paraId="4A9DD74B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3B0ECF32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22F8CCD" w14:textId="24593409" w:rsidR="00BA544E" w:rsidRPr="00F95B02" w:rsidRDefault="00BA544E" w:rsidP="00BA544E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353973EF" w14:textId="0D2E044E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8215B08" w14:textId="3967DF4E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2AE3F7D" w14:textId="60EE8B4D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1C6625E" w14:textId="3A62EC41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2B8A6B0" w14:textId="687193F2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0DF6F0D" w14:textId="68459995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6B419A5" w14:textId="5121D94C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6489333" w14:textId="1A9A0F3B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943F79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0F7D996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0728D1C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259C47B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7777D11A" w14:textId="77777777" w:rsidR="00BA544E" w:rsidRPr="00F95B02" w:rsidRDefault="00BA544E" w:rsidP="00BA544E">
            <w:pPr>
              <w:pStyle w:val="TAC"/>
            </w:pPr>
          </w:p>
        </w:tc>
      </w:tr>
      <w:tr w:rsidR="00BA544E" w14:paraId="5FB2CB62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38EADB4E" w14:textId="69314E5C" w:rsidR="00BA544E" w:rsidRPr="00F95B02" w:rsidRDefault="00BA544E" w:rsidP="00BA544E">
            <w:pPr>
              <w:pStyle w:val="TAC"/>
              <w:keepNext w:val="0"/>
            </w:pPr>
            <w:r w:rsidRPr="00F95B02">
              <w:lastRenderedPageBreak/>
              <w:t>n84</w:t>
            </w:r>
          </w:p>
        </w:tc>
        <w:tc>
          <w:tcPr>
            <w:tcW w:w="687" w:type="dxa"/>
            <w:vAlign w:val="center"/>
          </w:tcPr>
          <w:p w14:paraId="24EC20E5" w14:textId="2397FE82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11B6B7B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29B224F2" w14:textId="190B87F6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240265D" w14:textId="6A6BADD3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20C9E71" w14:textId="3FF8601A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9273B08" w14:textId="2346FD03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1105D8D" w14:textId="756526DE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BE1B42D" w14:textId="4490F721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CCA06E6" w14:textId="086576CC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D779C9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00C024E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6557588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778ACFA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234D1887" w14:textId="77777777" w:rsidR="00BA544E" w:rsidRPr="00F95B02" w:rsidRDefault="00BA544E" w:rsidP="00BA544E">
            <w:pPr>
              <w:pStyle w:val="TAC"/>
            </w:pPr>
          </w:p>
        </w:tc>
      </w:tr>
      <w:tr w:rsidR="00BA544E" w14:paraId="673C7CAC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61019C4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5D4D2DE" w14:textId="1687CA13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20AA534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149D9AE" w14:textId="725FEA7B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930D0F6" w14:textId="64B357A2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0CD44A8" w14:textId="4F35D1DE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DCFD254" w14:textId="378B205D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8C48634" w14:textId="6F6568B9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65D60BE" w14:textId="206F725A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7552992" w14:textId="6E82A4F5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928A9F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380E5AF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9C408C7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10916E5F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3643EF34" w14:textId="77777777" w:rsidR="00BA544E" w:rsidRPr="00F95B02" w:rsidRDefault="00BA544E" w:rsidP="00BA544E">
            <w:pPr>
              <w:pStyle w:val="TAC"/>
            </w:pPr>
          </w:p>
        </w:tc>
      </w:tr>
      <w:tr w:rsidR="00BA544E" w14:paraId="1A2CB2FB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2341F5A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47A1343" w14:textId="3FDB199B" w:rsidR="00BA544E" w:rsidRPr="00F95B02" w:rsidRDefault="00BA544E" w:rsidP="00BA544E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4A41B407" w14:textId="537221A7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5A43D58" w14:textId="5C81F568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8D239C7" w14:textId="00B08CA6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3FF54D8" w14:textId="10106512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566BC3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51501480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82F5004" w14:textId="60020FD2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A1D50F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1B6FCD2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140E0B3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9D1DBE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02ED33D7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60EA5E33" w14:textId="77777777" w:rsidR="00BA544E" w:rsidRPr="00F95B02" w:rsidRDefault="00BA544E" w:rsidP="00BA544E">
            <w:pPr>
              <w:pStyle w:val="TAC"/>
            </w:pPr>
          </w:p>
        </w:tc>
      </w:tr>
      <w:tr w:rsidR="00BA544E" w14:paraId="01F103E4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3018A273" w14:textId="162EE113" w:rsidR="00BA544E" w:rsidRPr="00F95B02" w:rsidRDefault="00BA544E" w:rsidP="00BA544E">
            <w:pPr>
              <w:pStyle w:val="TAC"/>
              <w:keepNext w:val="0"/>
            </w:pPr>
            <w:r w:rsidRPr="00F95B02">
              <w:t>n86</w:t>
            </w:r>
          </w:p>
        </w:tc>
        <w:tc>
          <w:tcPr>
            <w:tcW w:w="687" w:type="dxa"/>
            <w:vAlign w:val="center"/>
          </w:tcPr>
          <w:p w14:paraId="3C1CDF0F" w14:textId="1F7D65EE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3AA60EA7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F8CEC18" w14:textId="28BC25A4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C4A1CE0" w14:textId="54FCD7AC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2429425" w14:textId="02EACC30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F3A0FF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3182EC8B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6B94F5D" w14:textId="04A7F3BB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E26657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20F9FC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5C70B648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B0DDC1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0DC0784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2BD41331" w14:textId="77777777" w:rsidR="00BA544E" w:rsidRPr="00F95B02" w:rsidRDefault="00BA544E" w:rsidP="00BA544E">
            <w:pPr>
              <w:pStyle w:val="TAC"/>
            </w:pPr>
          </w:p>
        </w:tc>
      </w:tr>
      <w:tr w:rsidR="00BA544E" w14:paraId="6CBF5B3B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44DAE7FB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D025D88" w14:textId="041BDD46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7ECAD99C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70B2025" w14:textId="3C047D34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0DD09A1" w14:textId="13440544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AC72555" w14:textId="338ABF38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4EFD81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5040C1C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F5661E1" w14:textId="6CD6A60D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FF5E13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6CE953C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1E4001DB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893E6FB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7D10FC67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0FAFF7BA" w14:textId="77777777" w:rsidR="00BA544E" w:rsidRPr="00F95B02" w:rsidRDefault="00BA544E" w:rsidP="00BA544E">
            <w:pPr>
              <w:pStyle w:val="TAC"/>
            </w:pPr>
          </w:p>
        </w:tc>
      </w:tr>
      <w:tr w:rsidR="00BA544E" w14:paraId="0862B5D7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366FC34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8A3C745" w14:textId="4DE6A5B0" w:rsidR="00BA544E" w:rsidRPr="00F95B02" w:rsidRDefault="00BA544E" w:rsidP="00BA544E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3E2096A8" w14:textId="246F2DB3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34076CA" w14:textId="583900EC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B19C8FF" w14:textId="1DE52FDC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740BF86" w14:textId="7C69C164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A003CD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562AD0A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394957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637433C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11B2D7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0AAAF6F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BD0E39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77B8850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7CD4BCFA" w14:textId="77777777" w:rsidR="00BA544E" w:rsidRPr="00F95B02" w:rsidRDefault="00BA544E" w:rsidP="00BA544E">
            <w:pPr>
              <w:pStyle w:val="TAC"/>
            </w:pPr>
          </w:p>
        </w:tc>
      </w:tr>
      <w:tr w:rsidR="00BA544E" w14:paraId="3A543818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5ACD0B70" w14:textId="4BF8D3D9" w:rsidR="00BA544E" w:rsidRPr="00F95B02" w:rsidRDefault="00BA544E" w:rsidP="00BA544E">
            <w:pPr>
              <w:pStyle w:val="TAC"/>
              <w:keepNext w:val="0"/>
            </w:pPr>
            <w:r w:rsidRPr="00F95B02">
              <w:rPr>
                <w:rFonts w:hint="eastAsia"/>
                <w:lang w:eastAsia="zh-CN"/>
              </w:rPr>
              <w:t>n89</w:t>
            </w:r>
          </w:p>
        </w:tc>
        <w:tc>
          <w:tcPr>
            <w:tcW w:w="687" w:type="dxa"/>
            <w:vAlign w:val="center"/>
          </w:tcPr>
          <w:p w14:paraId="073CB383" w14:textId="23E41196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3EBF6AA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06C50A1" w14:textId="7F837497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65E0BE6" w14:textId="711CC189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0FB6779" w14:textId="77398832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7BD5C8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0693A38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8F4340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B7CB1C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9BE0DB0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0B2021D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ABEBCD2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325EB95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76F89AB6" w14:textId="77777777" w:rsidR="00BA544E" w:rsidRPr="00F95B02" w:rsidRDefault="00BA544E" w:rsidP="00BA544E">
            <w:pPr>
              <w:pStyle w:val="TAC"/>
            </w:pPr>
          </w:p>
        </w:tc>
      </w:tr>
      <w:tr w:rsidR="00BA544E" w14:paraId="564C357B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39D669CB" w14:textId="77777777" w:rsidR="00BA544E" w:rsidRPr="00F95B02" w:rsidRDefault="00BA544E" w:rsidP="00BA544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71A55527" w14:textId="44ACA207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6EC0B32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1A5ADE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C0DE69C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C54F192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1C45478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03E93EB0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616972B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BB20D0F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8ABDA62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43E5A49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BE7F72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6D01FCF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00519EF8" w14:textId="77777777" w:rsidR="00BA544E" w:rsidRPr="00F95B02" w:rsidRDefault="00BA544E" w:rsidP="00BA544E">
            <w:pPr>
              <w:pStyle w:val="TAC"/>
            </w:pPr>
          </w:p>
        </w:tc>
      </w:tr>
      <w:tr w:rsidR="00BA544E" w14:paraId="5CD5E019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79989111" w14:textId="77777777" w:rsidR="00BA544E" w:rsidRPr="00F95B02" w:rsidRDefault="00BA544E" w:rsidP="00BA544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6D022299" w14:textId="14030B6E" w:rsidR="00BA544E" w:rsidRPr="00F95B02" w:rsidRDefault="00BA544E" w:rsidP="00BA544E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05F6374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1B45838" w14:textId="53DA4776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EA92E9E" w14:textId="77F46529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B6E27D0" w14:textId="75D9DA4A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BFA03D2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61715E09" w14:textId="41984796" w:rsidR="00BA544E" w:rsidRPr="00F95B02" w:rsidRDefault="00BA544E" w:rsidP="00BA544E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5317BCD" w14:textId="09FF2554" w:rsidR="00BA544E" w:rsidRPr="00F95B02" w:rsidRDefault="00BA544E" w:rsidP="00BA544E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66673CF7" w14:textId="1C47C735" w:rsidR="00BA544E" w:rsidRPr="00F95B02" w:rsidRDefault="00BA544E" w:rsidP="00BA544E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19AB33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46DAE707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6DDD667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1777059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4C1F037E" w14:textId="77777777" w:rsidR="00BA544E" w:rsidRPr="00F95B02" w:rsidRDefault="00BA544E" w:rsidP="00BA544E">
            <w:pPr>
              <w:pStyle w:val="TAC"/>
            </w:pPr>
          </w:p>
        </w:tc>
      </w:tr>
      <w:tr w:rsidR="00BA544E" w14:paraId="40609002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48AD292C" w14:textId="53818567" w:rsidR="00BA544E" w:rsidRPr="00F95B02" w:rsidRDefault="00BA544E" w:rsidP="00BA544E">
            <w:pPr>
              <w:pStyle w:val="TAC"/>
              <w:keepNext w:val="0"/>
              <w:rPr>
                <w:lang w:eastAsia="zh-CN"/>
              </w:rPr>
            </w:pPr>
            <w:r w:rsidRPr="00F95B02">
              <w:rPr>
                <w:lang w:eastAsia="zh-CN"/>
              </w:rPr>
              <w:t>n</w:t>
            </w:r>
            <w:r w:rsidRPr="00F95B02">
              <w:rPr>
                <w:rFonts w:hint="eastAsia"/>
                <w:lang w:eastAsia="zh-CN"/>
              </w:rPr>
              <w:t>90</w:t>
            </w:r>
          </w:p>
        </w:tc>
        <w:tc>
          <w:tcPr>
            <w:tcW w:w="687" w:type="dxa"/>
            <w:vAlign w:val="center"/>
          </w:tcPr>
          <w:p w14:paraId="361146B7" w14:textId="2AE790BE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4FD2AA2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5FD5910C" w14:textId="10A89813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F2A6A21" w14:textId="2EDEDC95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93635A0" w14:textId="36C10524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FB4197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6B4191A4" w14:textId="25EEF4B8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4D7D2F66" w14:textId="5B2F0AFD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6902868" w14:textId="36C56513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36AFB24" w14:textId="4DC36996" w:rsidR="00BA544E" w:rsidRPr="00F95B02" w:rsidRDefault="00BA544E" w:rsidP="00BA544E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6A317A5A" w14:textId="5CB6779B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72FCCA7" w14:textId="5F176686" w:rsidR="00BA544E" w:rsidRPr="00F95B02" w:rsidRDefault="00BA544E" w:rsidP="00BA544E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4FCAE31B" w14:textId="1FC50E21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717" w:type="dxa"/>
            <w:vAlign w:val="center"/>
          </w:tcPr>
          <w:p w14:paraId="357764BE" w14:textId="65BBCD98" w:rsidR="00BA544E" w:rsidRPr="00F95B02" w:rsidRDefault="00BA544E" w:rsidP="00BA544E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BA544E" w14:paraId="2FD5CA0B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4838762F" w14:textId="77777777" w:rsidR="00BA544E" w:rsidRPr="00F95B02" w:rsidRDefault="00BA544E" w:rsidP="00BA544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391AD220" w14:textId="37B4C969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54FBE26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E2A5067" w14:textId="2D9F8A93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85B7356" w14:textId="5C94038A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7645DA6" w14:textId="3558B2AE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0694DA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52D49073" w14:textId="26CB861E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3FB67FFE" w14:textId="68E4FC9F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759028C" w14:textId="33BC43CB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0CC39572" w14:textId="5881890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4648EF0F" w14:textId="7C72B9EA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707F893" w14:textId="5853472F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07D80F59" w14:textId="0DDEB59C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717" w:type="dxa"/>
            <w:vAlign w:val="center"/>
          </w:tcPr>
          <w:p w14:paraId="06D18B33" w14:textId="33E9EBDA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BA544E" w14:paraId="232EEEF6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6B09518D" w14:textId="77777777" w:rsidR="00BA544E" w:rsidRPr="00F95B02" w:rsidRDefault="00BA544E" w:rsidP="00BA544E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5F8A7EC3" w14:textId="5A920FAF" w:rsidR="00BA544E" w:rsidRPr="00F95B02" w:rsidRDefault="00BA544E" w:rsidP="00BA544E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5F2DF872" w14:textId="30708EE2" w:rsidR="00BA544E" w:rsidRPr="00F95B02" w:rsidRDefault="00BA544E" w:rsidP="00BA544E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01A1260E" w14:textId="69263390" w:rsidR="00BA544E" w:rsidRPr="00F95B02" w:rsidRDefault="00BA544E" w:rsidP="00BA544E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687" w:type="dxa"/>
            <w:vAlign w:val="center"/>
          </w:tcPr>
          <w:p w14:paraId="1E3D8522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9293CF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E14F6B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0549629C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B58C107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6F218E3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0B1934E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76D052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C6C9A7D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D6F930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2C67BF9F" w14:textId="77777777" w:rsidR="00BA544E" w:rsidRPr="00F95B02" w:rsidRDefault="00BA544E" w:rsidP="00BA544E">
            <w:pPr>
              <w:pStyle w:val="TAC"/>
            </w:pPr>
          </w:p>
        </w:tc>
      </w:tr>
      <w:tr w:rsidR="00BA544E" w14:paraId="51C335C1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5DBA6906" w14:textId="48F21A95" w:rsidR="00BA544E" w:rsidRPr="00F95B02" w:rsidRDefault="00BA544E" w:rsidP="00BA544E">
            <w:pPr>
              <w:pStyle w:val="TAC"/>
              <w:keepNext w:val="0"/>
              <w:rPr>
                <w:lang w:eastAsia="zh-CN"/>
              </w:rPr>
            </w:pPr>
            <w:r w:rsidRPr="00F95B02">
              <w:t>n91</w:t>
            </w:r>
          </w:p>
        </w:tc>
        <w:tc>
          <w:tcPr>
            <w:tcW w:w="687" w:type="dxa"/>
            <w:vAlign w:val="center"/>
          </w:tcPr>
          <w:p w14:paraId="535BF4AE" w14:textId="0AF2AE6F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09C68776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04781F3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2511713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BEF1EE7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F81461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6D6A5603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372AEBF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1A6A065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063EF59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4E20D10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F1BFB33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F80ABF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66512347" w14:textId="77777777" w:rsidR="00BA544E" w:rsidRPr="00F95B02" w:rsidRDefault="00BA544E" w:rsidP="00BA544E">
            <w:pPr>
              <w:pStyle w:val="TAC"/>
            </w:pPr>
          </w:p>
        </w:tc>
      </w:tr>
      <w:tr w:rsidR="00BA544E" w14:paraId="196F4DA1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1903D233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2A3A1EE" w14:textId="5E01CE3C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1A87F22B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C6212C4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976DD6C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019213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F1C48E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0B255415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21769C5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74170A0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48A7D99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001176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4EB5C1B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4392630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2F7AE9FD" w14:textId="77777777" w:rsidR="00BA544E" w:rsidRPr="00F95B02" w:rsidRDefault="00BA544E" w:rsidP="00BA544E">
            <w:pPr>
              <w:pStyle w:val="TAC"/>
            </w:pPr>
          </w:p>
        </w:tc>
      </w:tr>
      <w:tr w:rsidR="00BA544E" w14:paraId="35636DF9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6EC75877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099BED2" w14:textId="427EBFA0" w:rsidR="00BA544E" w:rsidRPr="00F95B02" w:rsidRDefault="00BA544E" w:rsidP="00BA544E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553A6637" w14:textId="138A329F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3C70236C" w14:textId="37C4BAE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350BBF1A" w14:textId="11431227" w:rsidR="00BA544E" w:rsidRPr="00F95B02" w:rsidRDefault="00BA544E" w:rsidP="00BA544E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1EAF0C42" w14:textId="551C1AAA" w:rsidR="00BA544E" w:rsidRPr="00F95B02" w:rsidRDefault="00BA544E" w:rsidP="00BA544E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3C760237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163FC157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6E8D36A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D0354CF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3D97819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8E103F7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B61ED01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6CE03C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6873968C" w14:textId="77777777" w:rsidR="00BA544E" w:rsidRPr="00F95B02" w:rsidRDefault="00BA544E" w:rsidP="00BA544E">
            <w:pPr>
              <w:pStyle w:val="TAC"/>
            </w:pPr>
          </w:p>
        </w:tc>
      </w:tr>
      <w:tr w:rsidR="00BA544E" w14:paraId="78EFD60A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47D21CE3" w14:textId="23F340FC" w:rsidR="00BA544E" w:rsidRPr="00F95B02" w:rsidRDefault="00BA544E" w:rsidP="00BA544E">
            <w:pPr>
              <w:pStyle w:val="TAC"/>
              <w:keepNext w:val="0"/>
            </w:pPr>
            <w:r w:rsidRPr="00F95B02">
              <w:t>n92</w:t>
            </w:r>
          </w:p>
        </w:tc>
        <w:tc>
          <w:tcPr>
            <w:tcW w:w="687" w:type="dxa"/>
            <w:vAlign w:val="center"/>
          </w:tcPr>
          <w:p w14:paraId="62AB0881" w14:textId="4610C70F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5672271C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4534CBD" w14:textId="0CB1572E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3AB3DA42" w14:textId="0A6A3331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20C8E986" w14:textId="273A8A1C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56B3817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3F7A6628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5ADE1A6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AB68456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6FF815B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31236A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CC89B02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6EF87D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6E3B6DCA" w14:textId="77777777" w:rsidR="00BA544E" w:rsidRPr="00F95B02" w:rsidRDefault="00BA544E" w:rsidP="00BA544E">
            <w:pPr>
              <w:pStyle w:val="TAC"/>
            </w:pPr>
          </w:p>
        </w:tc>
      </w:tr>
      <w:tr w:rsidR="00BA544E" w14:paraId="223BF36B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479E812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6CE8BF7" w14:textId="70F625A9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5CDC5CCB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CE0BE54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4F2432E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D080B0E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89D2600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7FC7A909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9ACB2B6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150AE15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F333DC8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BD61FE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0930A09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3F4AD53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7CAA0983" w14:textId="77777777" w:rsidR="00BA544E" w:rsidRPr="00F95B02" w:rsidRDefault="00BA544E" w:rsidP="00BA544E">
            <w:pPr>
              <w:pStyle w:val="TAC"/>
            </w:pPr>
          </w:p>
        </w:tc>
      </w:tr>
      <w:tr w:rsidR="00BA544E" w14:paraId="6A94CBE5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0A8E75B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6466A7C" w14:textId="695F0DEB" w:rsidR="00BA544E" w:rsidRPr="00F95B02" w:rsidRDefault="00BA544E" w:rsidP="00BA544E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266FE6B3" w14:textId="7EA5E8A1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2DF217BA" w14:textId="3DDA56C8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687" w:type="dxa"/>
            <w:vAlign w:val="center"/>
          </w:tcPr>
          <w:p w14:paraId="3B8504FA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91CAC74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C10E2D6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0EDB1FF6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765C948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6E78960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B8E06E2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2AAF23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31B8B04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2B0DA50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05B4224E" w14:textId="77777777" w:rsidR="00BA544E" w:rsidRPr="00F95B02" w:rsidRDefault="00BA544E" w:rsidP="00BA544E">
            <w:pPr>
              <w:pStyle w:val="TAC"/>
            </w:pPr>
          </w:p>
        </w:tc>
      </w:tr>
      <w:tr w:rsidR="00BA544E" w14:paraId="67AD7232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2D9EEBA5" w14:textId="0402E48D" w:rsidR="00BA544E" w:rsidRPr="00F95B02" w:rsidRDefault="00BA544E" w:rsidP="00BA544E">
            <w:pPr>
              <w:pStyle w:val="TAC"/>
              <w:keepNext w:val="0"/>
            </w:pPr>
            <w:r w:rsidRPr="00F95B02">
              <w:t>n93</w:t>
            </w:r>
          </w:p>
        </w:tc>
        <w:tc>
          <w:tcPr>
            <w:tcW w:w="687" w:type="dxa"/>
            <w:vAlign w:val="center"/>
          </w:tcPr>
          <w:p w14:paraId="44C2F6D4" w14:textId="7E06966A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0683ED59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E352A01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8992475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61869E8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1A3B51C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4067C61E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82849A8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C9EAD49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E6AC202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0A17D3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E4CE964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7A26F5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2D95D231" w14:textId="77777777" w:rsidR="00BA544E" w:rsidRPr="00F95B02" w:rsidRDefault="00BA544E" w:rsidP="00BA544E">
            <w:pPr>
              <w:pStyle w:val="TAC"/>
            </w:pPr>
          </w:p>
        </w:tc>
      </w:tr>
      <w:tr w:rsidR="00BA544E" w14:paraId="38BF4B44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3F43BD8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4C9D36F" w14:textId="1DB73CA8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6DC10D6E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22D3970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C01368F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596E09F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833F0F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5BB09005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F91EA8F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BE02227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08B0078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F9DCE5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400C148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C03C86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582C5B81" w14:textId="77777777" w:rsidR="00BA544E" w:rsidRPr="00F95B02" w:rsidRDefault="00BA544E" w:rsidP="00BA544E">
            <w:pPr>
              <w:pStyle w:val="TAC"/>
            </w:pPr>
          </w:p>
        </w:tc>
      </w:tr>
      <w:tr w:rsidR="00BA544E" w14:paraId="52740CDA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3347AE2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FF1BB9A" w14:textId="491DE1EF" w:rsidR="00BA544E" w:rsidRPr="00F95B02" w:rsidRDefault="00BA544E" w:rsidP="00BA544E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57B6F92E" w14:textId="1A716664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21824BAE" w14:textId="0B71D8A2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1E9E1041" w14:textId="29906B36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30E25060" w14:textId="246DBE7A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753246A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24CD04A1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837627D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FCA329F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B04D619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396833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0344120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FB33D4C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0A4349D4" w14:textId="77777777" w:rsidR="00BA544E" w:rsidRPr="00F95B02" w:rsidRDefault="00BA544E" w:rsidP="00BA544E">
            <w:pPr>
              <w:pStyle w:val="TAC"/>
            </w:pPr>
          </w:p>
        </w:tc>
      </w:tr>
      <w:tr w:rsidR="00BA544E" w14:paraId="649F04DA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0B62D5F9" w14:textId="438A1AC1" w:rsidR="00BA544E" w:rsidRPr="00F95B02" w:rsidRDefault="00BA544E" w:rsidP="00BA544E">
            <w:pPr>
              <w:pStyle w:val="TAC"/>
              <w:keepNext w:val="0"/>
            </w:pPr>
            <w:r w:rsidRPr="00F95B02">
              <w:t>n94</w:t>
            </w:r>
          </w:p>
        </w:tc>
        <w:tc>
          <w:tcPr>
            <w:tcW w:w="687" w:type="dxa"/>
            <w:vAlign w:val="center"/>
          </w:tcPr>
          <w:p w14:paraId="69B76E39" w14:textId="243125BF" w:rsidR="00BA544E" w:rsidRPr="00F95B02" w:rsidRDefault="00BA544E" w:rsidP="00BA544E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3D0C6676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FC389F8" w14:textId="0C81DCBE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2B90C56A" w14:textId="6CFE1C05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6BF23092" w14:textId="6B85D21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453E52A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02F626E4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83EB838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92E0972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62D47BC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225D1AA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FE91C7C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CF67D97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273CDAB4" w14:textId="77777777" w:rsidR="00BA544E" w:rsidRPr="00F95B02" w:rsidRDefault="00BA544E" w:rsidP="00BA544E">
            <w:pPr>
              <w:pStyle w:val="TAC"/>
            </w:pPr>
          </w:p>
        </w:tc>
      </w:tr>
      <w:tr w:rsidR="00BA544E" w14:paraId="2699F226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6D1B0E02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1F54735" w14:textId="7AEB64B5" w:rsidR="00BA544E" w:rsidRPr="00F95B02" w:rsidRDefault="00BA544E" w:rsidP="00BA544E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79B9860E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D58C411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166991E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80CDEAD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0C77754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6F399B3E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0058F8A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06057E8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B1930A7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06C5A8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7DA8B91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6292A4C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44485963" w14:textId="77777777" w:rsidR="00BA544E" w:rsidRPr="00F95B02" w:rsidRDefault="00BA544E" w:rsidP="00BA544E">
            <w:pPr>
              <w:pStyle w:val="TAC"/>
            </w:pPr>
          </w:p>
        </w:tc>
      </w:tr>
      <w:tr w:rsidR="00BA544E" w14:paraId="08A72B5F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2DC9DF6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48C7A6A" w14:textId="103798CF" w:rsidR="00BA544E" w:rsidRPr="00F95B02" w:rsidRDefault="00BA544E" w:rsidP="00BA544E">
            <w:pPr>
              <w:pStyle w:val="TAC"/>
              <w:keepNext w:val="0"/>
            </w:pPr>
            <w:r w:rsidRPr="00F95B02"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687" w:type="dxa"/>
          </w:tcPr>
          <w:p w14:paraId="0C4101FD" w14:textId="3FEDEC24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34F5F358" w14:textId="25890658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5A8545CB" w14:textId="14C53749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5D359E2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82C0479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2BB479D7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5B2E574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B195D64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720C5C2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F4F63D7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3B60A13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9AD1BA5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010A713F" w14:textId="77777777" w:rsidR="00BA544E" w:rsidRPr="00F95B02" w:rsidRDefault="00BA544E" w:rsidP="00BA544E">
            <w:pPr>
              <w:pStyle w:val="TAC"/>
            </w:pPr>
          </w:p>
        </w:tc>
      </w:tr>
      <w:tr w:rsidR="00BA544E" w14:paraId="4D78DE7C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0F78FA30" w14:textId="30FC1B2E" w:rsidR="00BA544E" w:rsidRPr="00F95B02" w:rsidRDefault="00BA544E" w:rsidP="00BA544E">
            <w:pPr>
              <w:pStyle w:val="TAC"/>
              <w:keepNext w:val="0"/>
            </w:pPr>
            <w:r w:rsidRPr="00F95B02">
              <w:rPr>
                <w:rFonts w:eastAsia="DengXian" w:hint="eastAsia"/>
                <w:lang w:eastAsia="zh-CN"/>
              </w:rPr>
              <w:t>n95</w:t>
            </w:r>
          </w:p>
        </w:tc>
        <w:tc>
          <w:tcPr>
            <w:tcW w:w="687" w:type="dxa"/>
            <w:vAlign w:val="center"/>
          </w:tcPr>
          <w:p w14:paraId="2F22BC62" w14:textId="52AB8F46" w:rsidR="00BA544E" w:rsidRPr="00F95B02" w:rsidRDefault="00BA544E" w:rsidP="00BA544E">
            <w:pPr>
              <w:pStyle w:val="TAC"/>
              <w:keepNext w:val="0"/>
              <w:rPr>
                <w:rFonts w:eastAsia="Yu Mincho"/>
                <w:lang w:eastAsia="zh-CN"/>
              </w:rPr>
            </w:pPr>
            <w:r w:rsidRPr="00F95B02"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687" w:type="dxa"/>
          </w:tcPr>
          <w:p w14:paraId="62A1D73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75CB1E9E" w14:textId="1AA448EC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0C627CFA" w14:textId="2B8E4D11" w:rsidR="00BA544E" w:rsidRPr="00F95B02" w:rsidRDefault="00BA544E" w:rsidP="00BA544E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96133C0" w14:textId="77777777" w:rsidR="00BA544E" w:rsidRPr="00F95B02" w:rsidRDefault="00BA544E" w:rsidP="00BA544E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10B17AD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</w:tcPr>
          <w:p w14:paraId="01983A44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8000431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3AD9C33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64E3202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0E15CA1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0AB6787" w14:textId="77777777" w:rsidR="00BA544E" w:rsidRPr="00F95B02" w:rsidRDefault="00BA544E" w:rsidP="00BA544E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AAF741E" w14:textId="77777777" w:rsidR="00BA544E" w:rsidRPr="00F95B02" w:rsidRDefault="00BA544E" w:rsidP="00BA544E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18068715" w14:textId="77777777" w:rsidR="00BA544E" w:rsidRPr="00F95B02" w:rsidRDefault="00BA544E" w:rsidP="00BA544E">
            <w:pPr>
              <w:pStyle w:val="TAC"/>
            </w:pPr>
          </w:p>
        </w:tc>
      </w:tr>
      <w:tr w:rsidR="00BA544E" w14:paraId="384622D8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5DF10AD0" w14:textId="77777777" w:rsidR="00BA544E" w:rsidRPr="00F95B02" w:rsidRDefault="00BA544E" w:rsidP="00BA544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0338C36E" w14:textId="75B393A7" w:rsidR="00BA544E" w:rsidRPr="00F95B02" w:rsidRDefault="00BA544E" w:rsidP="00BA544E">
            <w:pPr>
              <w:pStyle w:val="TAC"/>
              <w:rPr>
                <w:rFonts w:eastAsia="Yu Mincho"/>
                <w:lang w:eastAsia="zh-CN"/>
              </w:rPr>
            </w:pPr>
            <w:r w:rsidRPr="00F95B02"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687" w:type="dxa"/>
          </w:tcPr>
          <w:p w14:paraId="33ADFBB9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</w:tcPr>
          <w:p w14:paraId="349EBADB" w14:textId="0534700C" w:rsidR="00BA544E" w:rsidRPr="00F95B02" w:rsidRDefault="00BA544E" w:rsidP="00BA544E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</w:tcPr>
          <w:p w14:paraId="48733B73" w14:textId="47BB31EF" w:rsidR="00BA544E" w:rsidRPr="00F95B02" w:rsidRDefault="00BA544E" w:rsidP="00BA544E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7BC8718" w14:textId="77777777" w:rsidR="00BA544E" w:rsidRPr="00F95B02" w:rsidRDefault="00BA544E" w:rsidP="00BA544E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6974ECD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</w:tcPr>
          <w:p w14:paraId="55B6F952" w14:textId="77777777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7879960" w14:textId="77777777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813E8DE" w14:textId="77777777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ED96332" w14:textId="77777777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4BF20C6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73591AD4" w14:textId="77777777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C671B1F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717" w:type="dxa"/>
            <w:vAlign w:val="center"/>
          </w:tcPr>
          <w:p w14:paraId="5A884183" w14:textId="77777777" w:rsidR="00BA544E" w:rsidRPr="00F95B02" w:rsidRDefault="00BA544E" w:rsidP="00BA544E">
            <w:pPr>
              <w:pStyle w:val="TAC"/>
            </w:pPr>
          </w:p>
        </w:tc>
      </w:tr>
      <w:tr w:rsidR="00BA544E" w14:paraId="7147CED1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53C0E2ED" w14:textId="77777777" w:rsidR="00BA544E" w:rsidRPr="00F95B02" w:rsidRDefault="00BA544E" w:rsidP="00BA544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29CE740B" w14:textId="6AD60ECD" w:rsidR="00BA544E" w:rsidRPr="00F95B02" w:rsidRDefault="00BA544E" w:rsidP="00BA544E">
            <w:pPr>
              <w:pStyle w:val="TAC"/>
              <w:rPr>
                <w:rFonts w:eastAsia="Yu Mincho"/>
                <w:lang w:eastAsia="zh-CN"/>
              </w:rPr>
            </w:pPr>
            <w:r w:rsidRPr="003F01FA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687" w:type="dxa"/>
          </w:tcPr>
          <w:p w14:paraId="70468A95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5D3F65FF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6438C8D1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717CEA51" w14:textId="3102B773" w:rsidR="00BA544E" w:rsidRPr="00F95B02" w:rsidRDefault="00BA544E" w:rsidP="00BA544E">
            <w:pPr>
              <w:pStyle w:val="TAC"/>
              <w:rPr>
                <w:rFonts w:eastAsia="Yu Mincho"/>
              </w:rPr>
            </w:pPr>
            <w:r w:rsidRPr="003F01FA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603610F2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153506EF" w14:textId="77777777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E57AB55" w14:textId="50447CAF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  <w:r w:rsidRPr="003F01FA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7454B1AB" w14:textId="77777777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030EC7F" w14:textId="77777777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FEDBC40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7E5B9D51" w14:textId="77777777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BAF23DD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717" w:type="dxa"/>
            <w:vAlign w:val="center"/>
          </w:tcPr>
          <w:p w14:paraId="28FF9D71" w14:textId="77777777" w:rsidR="00BA544E" w:rsidRPr="00F95B02" w:rsidRDefault="00BA544E" w:rsidP="00BA544E">
            <w:pPr>
              <w:pStyle w:val="TAC"/>
            </w:pPr>
          </w:p>
        </w:tc>
      </w:tr>
      <w:tr w:rsidR="00BA544E" w14:paraId="68E96E69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0576B720" w14:textId="5E3D914D" w:rsidR="00BA544E" w:rsidRPr="00F95B02" w:rsidRDefault="00BA544E" w:rsidP="00BA544E">
            <w:pPr>
              <w:pStyle w:val="TAC"/>
              <w:rPr>
                <w:rFonts w:eastAsia="DengXian"/>
                <w:lang w:eastAsia="zh-CN"/>
              </w:rPr>
            </w:pPr>
            <w:r w:rsidRPr="003F01FA">
              <w:rPr>
                <w:rFonts w:eastAsia="Yu Mincho" w:cs="Arial"/>
                <w:szCs w:val="18"/>
              </w:rPr>
              <w:t>n96</w:t>
            </w:r>
          </w:p>
        </w:tc>
        <w:tc>
          <w:tcPr>
            <w:tcW w:w="687" w:type="dxa"/>
            <w:vAlign w:val="center"/>
          </w:tcPr>
          <w:p w14:paraId="365C032B" w14:textId="7AFC2B09" w:rsidR="00BA544E" w:rsidRPr="003F01FA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3F01FA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687" w:type="dxa"/>
          </w:tcPr>
          <w:p w14:paraId="02F25979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265F2A0F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2BDD56A6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6551D693" w14:textId="370BDFF9" w:rsidR="00BA544E" w:rsidRPr="003F01FA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3F01FA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0FA1AF0E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48C563E8" w14:textId="77777777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796A17B" w14:textId="5D9C15EB" w:rsidR="00BA544E" w:rsidRPr="003F01FA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3F01FA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48BDE298" w14:textId="77777777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7AAC52D" w14:textId="4801B6A1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  <w:r w:rsidRPr="003F01FA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2D5B0EAA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194E55E5" w14:textId="04C82BAA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  <w:r w:rsidRPr="003F01FA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6D41E644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717" w:type="dxa"/>
            <w:vAlign w:val="center"/>
          </w:tcPr>
          <w:p w14:paraId="142BA1C3" w14:textId="77777777" w:rsidR="00BA544E" w:rsidRPr="00F95B02" w:rsidRDefault="00BA544E" w:rsidP="00BA544E">
            <w:pPr>
              <w:pStyle w:val="TAC"/>
            </w:pPr>
          </w:p>
        </w:tc>
      </w:tr>
      <w:tr w:rsidR="00BA544E" w14:paraId="67F770D8" w14:textId="77777777" w:rsidTr="00C73741">
        <w:trPr>
          <w:cantSplit/>
          <w:jc w:val="center"/>
        </w:trPr>
        <w:tc>
          <w:tcPr>
            <w:tcW w:w="906" w:type="dxa"/>
            <w:vAlign w:val="center"/>
          </w:tcPr>
          <w:p w14:paraId="0336FD17" w14:textId="77777777" w:rsidR="00BA544E" w:rsidRPr="003F01FA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F9812CD" w14:textId="1AB0ECCE" w:rsidR="00BA544E" w:rsidRPr="003F01FA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3F01FA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687" w:type="dxa"/>
          </w:tcPr>
          <w:p w14:paraId="38162C33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45AA7652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378A00CE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444DB095" w14:textId="78C62099" w:rsidR="00BA544E" w:rsidRPr="003F01FA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37C247C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7C909983" w14:textId="77777777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25E2928" w14:textId="1087F2DD" w:rsidR="00BA544E" w:rsidRPr="003F01FA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015DB309" w14:textId="77777777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2AA0909" w14:textId="27F64FAB" w:rsidR="00BA544E" w:rsidRPr="003F01FA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50294A8D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5B1DF5F9" w14:textId="6937DA51" w:rsidR="00BA544E" w:rsidRPr="003F01FA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27722E85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717" w:type="dxa"/>
            <w:vAlign w:val="center"/>
          </w:tcPr>
          <w:p w14:paraId="626F6EB8" w14:textId="77777777" w:rsidR="00BA544E" w:rsidRPr="00F95B02" w:rsidRDefault="00BA544E" w:rsidP="00BA544E">
            <w:pPr>
              <w:pStyle w:val="TAC"/>
            </w:pPr>
          </w:p>
        </w:tc>
      </w:tr>
      <w:tr w:rsidR="00BA544E" w14:paraId="28C4CF3E" w14:textId="77777777" w:rsidTr="00C73741">
        <w:trPr>
          <w:cantSplit/>
          <w:jc w:val="center"/>
        </w:trPr>
        <w:tc>
          <w:tcPr>
            <w:tcW w:w="906" w:type="dxa"/>
            <w:vMerge w:val="restart"/>
            <w:vAlign w:val="center"/>
          </w:tcPr>
          <w:p w14:paraId="2A938002" w14:textId="7BCF369B" w:rsidR="00BA544E" w:rsidRPr="003F01FA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N97</w:t>
            </w:r>
          </w:p>
        </w:tc>
        <w:tc>
          <w:tcPr>
            <w:tcW w:w="687" w:type="dxa"/>
            <w:vAlign w:val="center"/>
          </w:tcPr>
          <w:p w14:paraId="77A2A2BE" w14:textId="5812FF15" w:rsidR="00BA544E" w:rsidRPr="003F01FA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687" w:type="dxa"/>
          </w:tcPr>
          <w:p w14:paraId="354A40F2" w14:textId="6BD0A2D7" w:rsidR="00BA544E" w:rsidRPr="00F95B02" w:rsidRDefault="00BA544E" w:rsidP="00BA544E">
            <w:pPr>
              <w:pStyle w:val="TAC"/>
            </w:pPr>
            <w:r w:rsidRPr="00026581">
              <w:rPr>
                <w:rFonts w:eastAsia="DengXian"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CAA495F" w14:textId="3E04069F" w:rsidR="00BA544E" w:rsidRPr="00F95B02" w:rsidRDefault="00BA544E" w:rsidP="00BA544E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BCDA9F7" w14:textId="3B7EC69F" w:rsidR="00BA544E" w:rsidRPr="00F95B02" w:rsidRDefault="00BA544E" w:rsidP="00BA544E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0BFE244D" w14:textId="099698D5" w:rsidR="00BA544E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2FC360F6" w14:textId="7171D966" w:rsidR="00BA544E" w:rsidRPr="00F95B02" w:rsidRDefault="00BA544E" w:rsidP="00BA544E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56B7FAD" w14:textId="37AE1CD6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380E0689" w14:textId="2D94FE1B" w:rsidR="00BA544E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0D1D84D3" w14:textId="47E52CC5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407D37F8" w14:textId="77777777" w:rsidR="00BA544E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7" w:type="dxa"/>
          </w:tcPr>
          <w:p w14:paraId="1ED8EA1B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0299CC74" w14:textId="77777777" w:rsidR="00BA544E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7" w:type="dxa"/>
          </w:tcPr>
          <w:p w14:paraId="61452BEC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717" w:type="dxa"/>
            <w:vAlign w:val="center"/>
          </w:tcPr>
          <w:p w14:paraId="35B2D5E7" w14:textId="77777777" w:rsidR="00BA544E" w:rsidRPr="00F95B02" w:rsidRDefault="00BA544E" w:rsidP="00BA544E">
            <w:pPr>
              <w:pStyle w:val="TAC"/>
            </w:pPr>
          </w:p>
        </w:tc>
      </w:tr>
      <w:tr w:rsidR="00BA544E" w14:paraId="24F45E62" w14:textId="77777777" w:rsidTr="00C73741">
        <w:trPr>
          <w:cantSplit/>
          <w:jc w:val="center"/>
        </w:trPr>
        <w:tc>
          <w:tcPr>
            <w:tcW w:w="906" w:type="dxa"/>
            <w:vMerge/>
            <w:vAlign w:val="center"/>
          </w:tcPr>
          <w:p w14:paraId="25DEC919" w14:textId="77777777" w:rsidR="00BA544E" w:rsidRPr="003F01FA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ED58425" w14:textId="3DF36F09" w:rsidR="00BA544E" w:rsidRPr="003F01FA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687" w:type="dxa"/>
          </w:tcPr>
          <w:p w14:paraId="103B64E6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</w:tcPr>
          <w:p w14:paraId="519A7CEF" w14:textId="3EF79492" w:rsidR="00BA544E" w:rsidRPr="00F95B02" w:rsidRDefault="00BA544E" w:rsidP="00BA544E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EB7AB33" w14:textId="3B0B78E2" w:rsidR="00BA544E" w:rsidRPr="00F95B02" w:rsidRDefault="00BA544E" w:rsidP="00BA544E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72F9D37" w14:textId="422959C2" w:rsidR="00BA544E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58AF3114" w14:textId="47653148" w:rsidR="00BA544E" w:rsidRPr="00F95B02" w:rsidRDefault="00BA544E" w:rsidP="00BA544E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3FAADE5" w14:textId="10206DC7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2EE1E08" w14:textId="47201DDF" w:rsidR="00BA544E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1402EBB4" w14:textId="3626BECB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4F192737" w14:textId="07722FDE" w:rsidR="00BA544E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1302461F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5948BE45" w14:textId="42A2FB04" w:rsidR="00BA544E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56B840F2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717" w:type="dxa"/>
            <w:vAlign w:val="center"/>
          </w:tcPr>
          <w:p w14:paraId="75A0629F" w14:textId="0184981B" w:rsidR="00BA544E" w:rsidRPr="00F95B02" w:rsidRDefault="00BA544E" w:rsidP="00BA544E">
            <w:pPr>
              <w:pStyle w:val="TAC"/>
            </w:pPr>
            <w:r w:rsidRPr="00F95B02">
              <w:t>Yes</w:t>
            </w:r>
          </w:p>
        </w:tc>
      </w:tr>
      <w:tr w:rsidR="00BA544E" w14:paraId="21A40D56" w14:textId="77777777" w:rsidTr="00C73741">
        <w:trPr>
          <w:cantSplit/>
          <w:jc w:val="center"/>
        </w:trPr>
        <w:tc>
          <w:tcPr>
            <w:tcW w:w="906" w:type="dxa"/>
            <w:vMerge/>
            <w:vAlign w:val="center"/>
          </w:tcPr>
          <w:p w14:paraId="445BBCD2" w14:textId="77777777" w:rsidR="00BA544E" w:rsidRPr="003F01FA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E679E95" w14:textId="56CBFA81" w:rsidR="00BA544E" w:rsidRPr="003F01FA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687" w:type="dxa"/>
          </w:tcPr>
          <w:p w14:paraId="383B68E3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5A338D20" w14:textId="6A5617A1" w:rsidR="00BA544E" w:rsidRPr="00F95B02" w:rsidRDefault="00BA544E" w:rsidP="00BA544E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06B9FB77" w14:textId="03D56EF5" w:rsidR="00BA544E" w:rsidRPr="00F95B02" w:rsidRDefault="00BA544E" w:rsidP="00BA544E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7F0BADB" w14:textId="2E0E5CF6" w:rsidR="00BA544E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593D26FE" w14:textId="7811066E" w:rsidR="00BA544E" w:rsidRPr="00F95B02" w:rsidRDefault="00BA544E" w:rsidP="00BA544E">
            <w:pPr>
              <w:pStyle w:val="TAC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1A0DCA66" w14:textId="4030AB96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1E1A62A7" w14:textId="26337CA0" w:rsidR="00BA544E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54771F6" w14:textId="2040C584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0EBEDA4" w14:textId="6FE6260D" w:rsidR="00BA544E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06088F6A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11727907" w14:textId="6B4EBD67" w:rsidR="00BA544E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6F99B8C3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717" w:type="dxa"/>
            <w:vAlign w:val="center"/>
          </w:tcPr>
          <w:p w14:paraId="77520C05" w14:textId="46C4FBD9" w:rsidR="00BA544E" w:rsidRPr="00F95B02" w:rsidRDefault="00BA544E" w:rsidP="00BA544E">
            <w:pPr>
              <w:pStyle w:val="TAC"/>
            </w:pPr>
            <w:r w:rsidRPr="00F95B02">
              <w:t>Yes</w:t>
            </w:r>
          </w:p>
        </w:tc>
      </w:tr>
      <w:tr w:rsidR="00BA544E" w14:paraId="18684ABD" w14:textId="77777777" w:rsidTr="00C73741">
        <w:trPr>
          <w:cantSplit/>
          <w:jc w:val="center"/>
        </w:trPr>
        <w:tc>
          <w:tcPr>
            <w:tcW w:w="906" w:type="dxa"/>
            <w:vMerge w:val="restart"/>
            <w:vAlign w:val="center"/>
          </w:tcPr>
          <w:p w14:paraId="5BB36FFD" w14:textId="597BD4E7" w:rsidR="00BA544E" w:rsidRPr="003F01FA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N98</w:t>
            </w:r>
          </w:p>
        </w:tc>
        <w:tc>
          <w:tcPr>
            <w:tcW w:w="687" w:type="dxa"/>
            <w:vAlign w:val="center"/>
          </w:tcPr>
          <w:p w14:paraId="0DDC2E5B" w14:textId="61934A8D" w:rsidR="00BA544E" w:rsidRPr="003F01FA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687" w:type="dxa"/>
          </w:tcPr>
          <w:p w14:paraId="52EB0CAF" w14:textId="6A9FEC58" w:rsidR="00BA544E" w:rsidRPr="00F95B02" w:rsidRDefault="00BA544E" w:rsidP="00BA544E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1E52752F" w14:textId="143AE61B" w:rsidR="00BA544E" w:rsidRPr="00F95B02" w:rsidRDefault="00BA544E" w:rsidP="00BA544E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5C665D38" w14:textId="329A5022" w:rsidR="00BA544E" w:rsidRPr="00F95B02" w:rsidRDefault="00BA544E" w:rsidP="00BA544E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5E1322AE" w14:textId="6500F646" w:rsidR="00BA544E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1F265849" w14:textId="70F4D808" w:rsidR="00BA544E" w:rsidRPr="00F95B02" w:rsidRDefault="00BA544E" w:rsidP="00BA544E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</w:tcPr>
          <w:p w14:paraId="1D15B1A7" w14:textId="7C10ADBA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644D11EE" w14:textId="26E5BE78" w:rsidR="00BA544E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</w:tcPr>
          <w:p w14:paraId="7BB5D57D" w14:textId="77777777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9CC0A2F" w14:textId="77777777" w:rsidR="00BA544E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7" w:type="dxa"/>
          </w:tcPr>
          <w:p w14:paraId="73AF6498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2AB30BEA" w14:textId="77777777" w:rsidR="00BA544E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7" w:type="dxa"/>
          </w:tcPr>
          <w:p w14:paraId="31DCCAAE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717" w:type="dxa"/>
            <w:vAlign w:val="center"/>
          </w:tcPr>
          <w:p w14:paraId="7E58314D" w14:textId="77777777" w:rsidR="00BA544E" w:rsidRPr="00F95B02" w:rsidRDefault="00BA544E" w:rsidP="00BA544E">
            <w:pPr>
              <w:pStyle w:val="TAC"/>
            </w:pPr>
          </w:p>
        </w:tc>
      </w:tr>
      <w:tr w:rsidR="00BA544E" w14:paraId="38F53B89" w14:textId="77777777" w:rsidTr="00C73741">
        <w:trPr>
          <w:cantSplit/>
          <w:jc w:val="center"/>
        </w:trPr>
        <w:tc>
          <w:tcPr>
            <w:tcW w:w="906" w:type="dxa"/>
            <w:vMerge/>
            <w:vAlign w:val="center"/>
          </w:tcPr>
          <w:p w14:paraId="64262FDB" w14:textId="77777777" w:rsidR="00BA544E" w:rsidRPr="003F01FA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806CF1C" w14:textId="56C8CBD9" w:rsidR="00BA544E" w:rsidRPr="003F01FA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687" w:type="dxa"/>
          </w:tcPr>
          <w:p w14:paraId="284423E3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59219694" w14:textId="70411DE5" w:rsidR="00BA544E" w:rsidRPr="00F95B02" w:rsidRDefault="00BA544E" w:rsidP="00BA544E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789A80CE" w14:textId="0D24C0C6" w:rsidR="00BA544E" w:rsidRPr="00F95B02" w:rsidRDefault="00BA544E" w:rsidP="00BA544E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5A4C6542" w14:textId="560412AB" w:rsidR="00BA544E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3FD569B9" w14:textId="754D0070" w:rsidR="00BA544E" w:rsidRPr="00F95B02" w:rsidRDefault="00BA544E" w:rsidP="00BA544E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</w:tcPr>
          <w:p w14:paraId="7945A263" w14:textId="2616AC1F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7F73BB67" w14:textId="4ED5D63C" w:rsidR="00BA544E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</w:tcPr>
          <w:p w14:paraId="15E95FF9" w14:textId="77777777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513892E" w14:textId="77777777" w:rsidR="00BA544E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7" w:type="dxa"/>
          </w:tcPr>
          <w:p w14:paraId="49828C9E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30595A3F" w14:textId="77777777" w:rsidR="00BA544E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7" w:type="dxa"/>
          </w:tcPr>
          <w:p w14:paraId="6EE7FC59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717" w:type="dxa"/>
            <w:vAlign w:val="center"/>
          </w:tcPr>
          <w:p w14:paraId="54C8DDE3" w14:textId="77777777" w:rsidR="00BA544E" w:rsidRPr="00F95B02" w:rsidRDefault="00BA544E" w:rsidP="00BA544E">
            <w:pPr>
              <w:pStyle w:val="TAC"/>
            </w:pPr>
          </w:p>
        </w:tc>
      </w:tr>
      <w:tr w:rsidR="00BA544E" w14:paraId="07D73189" w14:textId="77777777" w:rsidTr="00C73741">
        <w:trPr>
          <w:cantSplit/>
          <w:jc w:val="center"/>
        </w:trPr>
        <w:tc>
          <w:tcPr>
            <w:tcW w:w="906" w:type="dxa"/>
            <w:vMerge/>
            <w:vAlign w:val="center"/>
          </w:tcPr>
          <w:p w14:paraId="7B915E80" w14:textId="77777777" w:rsidR="00BA544E" w:rsidRPr="003F01FA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2E3450C" w14:textId="7C88A5BE" w:rsidR="00BA544E" w:rsidRPr="003F01FA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687" w:type="dxa"/>
          </w:tcPr>
          <w:p w14:paraId="33DC8A3E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2EB03ECC" w14:textId="214B6415" w:rsidR="00BA544E" w:rsidRPr="00F95B02" w:rsidRDefault="00BA544E" w:rsidP="00BA544E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3A65DC85" w14:textId="644B4F6B" w:rsidR="00BA544E" w:rsidRPr="00F95B02" w:rsidRDefault="00BA544E" w:rsidP="00BA544E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70C9ADEF" w14:textId="3832BB40" w:rsidR="00BA544E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04229EF1" w14:textId="0D465800" w:rsidR="00BA544E" w:rsidRPr="00F95B02" w:rsidRDefault="00BA544E" w:rsidP="00BA544E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</w:tcPr>
          <w:p w14:paraId="3F38336E" w14:textId="5EAAB1FE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6A19DF6C" w14:textId="557B4DBD" w:rsidR="00BA544E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</w:tcPr>
          <w:p w14:paraId="7D9D119D" w14:textId="77777777" w:rsidR="00BA544E" w:rsidRPr="00F95B02" w:rsidRDefault="00BA544E" w:rsidP="00BA544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DB9BD02" w14:textId="77777777" w:rsidR="00BA544E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7" w:type="dxa"/>
          </w:tcPr>
          <w:p w14:paraId="2994AAB4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687" w:type="dxa"/>
            <w:vAlign w:val="center"/>
          </w:tcPr>
          <w:p w14:paraId="47657EFA" w14:textId="77777777" w:rsidR="00BA544E" w:rsidRDefault="00BA544E" w:rsidP="00BA544E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7" w:type="dxa"/>
          </w:tcPr>
          <w:p w14:paraId="1BC51085" w14:textId="77777777" w:rsidR="00BA544E" w:rsidRPr="00F95B02" w:rsidRDefault="00BA544E" w:rsidP="00BA544E">
            <w:pPr>
              <w:pStyle w:val="TAC"/>
            </w:pPr>
          </w:p>
        </w:tc>
        <w:tc>
          <w:tcPr>
            <w:tcW w:w="717" w:type="dxa"/>
            <w:vAlign w:val="center"/>
          </w:tcPr>
          <w:p w14:paraId="72176DAB" w14:textId="77777777" w:rsidR="00BA544E" w:rsidRPr="00F95B02" w:rsidRDefault="00BA544E" w:rsidP="00BA544E">
            <w:pPr>
              <w:pStyle w:val="TAC"/>
            </w:pPr>
          </w:p>
        </w:tc>
      </w:tr>
      <w:tr w:rsidR="00BA544E" w14:paraId="220CFDBB" w14:textId="77777777" w:rsidTr="00C73741">
        <w:trPr>
          <w:cantSplit/>
          <w:jc w:val="center"/>
        </w:trPr>
        <w:tc>
          <w:tcPr>
            <w:tcW w:w="10554" w:type="dxa"/>
            <w:gridSpan w:val="15"/>
            <w:vAlign w:val="center"/>
          </w:tcPr>
          <w:p w14:paraId="4FA65EB7" w14:textId="567A6705" w:rsidR="00BA544E" w:rsidRPr="00F95B02" w:rsidRDefault="00BA544E" w:rsidP="00BA544E">
            <w:pPr>
              <w:pStyle w:val="TAN"/>
            </w:pPr>
            <w:r w:rsidRPr="00F95B02">
              <w:rPr>
                <w:rFonts w:eastAsia="Yu Mincho"/>
              </w:rPr>
              <w:t>NOTE 1:</w:t>
            </w:r>
            <w:r w:rsidRPr="00F95B02">
              <w:tab/>
              <w:t xml:space="preserve">For </w:t>
            </w:r>
            <w:r w:rsidRPr="00F95B02">
              <w:rPr>
                <w:lang w:val="en-US"/>
              </w:rPr>
              <w:t xml:space="preserve">this bandwidth, the minimum requirements are </w:t>
            </w:r>
            <w:r w:rsidRPr="00F95B02">
              <w:t xml:space="preserve">restricted to operation when carrier is configured as an downlink </w:t>
            </w:r>
            <w:proofErr w:type="spellStart"/>
            <w:r w:rsidRPr="00F95B02">
              <w:t>SCell</w:t>
            </w:r>
            <w:proofErr w:type="spellEnd"/>
            <w:r w:rsidRPr="00F95B02">
              <w:t xml:space="preserve"> part of CA configuration</w:t>
            </w:r>
            <w:r>
              <w:t>.</w:t>
            </w:r>
          </w:p>
          <w:p w14:paraId="3C8C6E31" w14:textId="5D02FCF0" w:rsidR="00BA544E" w:rsidRPr="00F95B02" w:rsidRDefault="00BA544E" w:rsidP="00BA544E">
            <w:pPr>
              <w:pStyle w:val="TAN"/>
            </w:pPr>
            <w:r w:rsidRPr="00F95B02">
              <w:rPr>
                <w:rFonts w:eastAsia="Yu Mincho"/>
              </w:rPr>
              <w:t>NOTE 2:</w:t>
            </w:r>
            <w:r w:rsidRPr="00F95B02">
              <w:tab/>
              <w:t xml:space="preserve">For </w:t>
            </w:r>
            <w:r w:rsidRPr="00F95B02">
              <w:rPr>
                <w:lang w:val="en-US"/>
              </w:rPr>
              <w:t xml:space="preserve">this bandwidth, the minimum requirements are </w:t>
            </w:r>
            <w:r w:rsidRPr="00F95B02">
              <w:t xml:space="preserve">restricted to operation when carrier is configured as an </w:t>
            </w:r>
            <w:proofErr w:type="spellStart"/>
            <w:r w:rsidRPr="00F95B02">
              <w:t>SCell</w:t>
            </w:r>
            <w:proofErr w:type="spellEnd"/>
            <w:r w:rsidRPr="00F95B02">
              <w:t xml:space="preserve"> part of DC or CA configuration</w:t>
            </w:r>
            <w:r>
              <w:t>.</w:t>
            </w:r>
          </w:p>
          <w:p w14:paraId="726C343A" w14:textId="77777777" w:rsidR="00BA544E" w:rsidRPr="00F95B02" w:rsidRDefault="00BA544E" w:rsidP="00BA544E">
            <w:pPr>
              <w:pStyle w:val="TAN"/>
              <w:rPr>
                <w:rFonts w:cs="Arial"/>
                <w:szCs w:val="18"/>
              </w:rPr>
            </w:pPr>
            <w:r w:rsidRPr="00F95B02">
              <w:rPr>
                <w:rFonts w:eastAsia="Yu Mincho"/>
              </w:rPr>
              <w:t>NOTE 3:</w:t>
            </w:r>
            <w:r w:rsidRPr="00F95B02">
              <w:tab/>
            </w:r>
            <w:r w:rsidRPr="00F95B02">
              <w:rPr>
                <w:rFonts w:cs="Arial"/>
                <w:szCs w:val="18"/>
              </w:rPr>
              <w:t>For this bandwidth, it only applies for UL transmission.</w:t>
            </w:r>
          </w:p>
          <w:p w14:paraId="3C1C7A86" w14:textId="77777777" w:rsidR="00BA544E" w:rsidRDefault="00BA544E" w:rsidP="00BA544E">
            <w:pPr>
              <w:pStyle w:val="TAN"/>
              <w:rPr>
                <w:rFonts w:eastAsia="DengXian" w:cs="Arial"/>
                <w:szCs w:val="18"/>
              </w:rPr>
            </w:pPr>
            <w:r w:rsidRPr="00F95B02">
              <w:rPr>
                <w:rFonts w:eastAsia="Yu Mincho"/>
              </w:rPr>
              <w:t>NOTE 4:</w:t>
            </w:r>
            <w:r w:rsidRPr="00F95B02">
              <w:tab/>
            </w:r>
            <w:r w:rsidRPr="00E278B7">
              <w:rPr>
                <w:rFonts w:eastAsia="Yu Mincho"/>
              </w:rPr>
              <w:t xml:space="preserve">For this bandwidth, the minimum requirements are restricted to operation when carrier is configured as an </w:t>
            </w:r>
            <w:proofErr w:type="spellStart"/>
            <w:r w:rsidRPr="00E278B7">
              <w:rPr>
                <w:rFonts w:eastAsia="Yu Mincho"/>
              </w:rPr>
              <w:t>SCell</w:t>
            </w:r>
            <w:proofErr w:type="spellEnd"/>
            <w:r w:rsidRPr="00E278B7">
              <w:rPr>
                <w:rFonts w:eastAsia="Yu Mincho"/>
              </w:rPr>
              <w:t xml:space="preserve"> part of DC or CA configuration</w:t>
            </w:r>
            <w:r w:rsidRPr="00026581">
              <w:rPr>
                <w:rFonts w:eastAsia="DengXian" w:cs="Arial"/>
                <w:szCs w:val="18"/>
              </w:rPr>
              <w:t>.</w:t>
            </w:r>
          </w:p>
          <w:p w14:paraId="2B953E6C" w14:textId="77777777" w:rsidR="00BA544E" w:rsidRDefault="00BA544E" w:rsidP="00BA544E">
            <w:pPr>
              <w:pStyle w:val="TAN"/>
            </w:pPr>
            <w:r>
              <w:rPr>
                <w:rFonts w:eastAsia="DengXian" w:cs="Arial"/>
                <w:szCs w:val="18"/>
              </w:rPr>
              <w:t>NOTE 5:</w:t>
            </w:r>
            <w:r w:rsidRPr="00F95B02">
              <w:t xml:space="preserve"> </w:t>
            </w:r>
            <w:r w:rsidRPr="00F95B02">
              <w:tab/>
            </w:r>
            <w:r>
              <w:t>Void.</w:t>
            </w:r>
          </w:p>
          <w:p w14:paraId="19F689B1" w14:textId="1788839D" w:rsidR="00BA544E" w:rsidRPr="00F95B02" w:rsidRDefault="00BA544E" w:rsidP="00BA544E">
            <w:pPr>
              <w:pStyle w:val="TAN"/>
            </w:pPr>
            <w:r>
              <w:t>NOTE 6:</w:t>
            </w:r>
            <w:r>
              <w:tab/>
              <w:t>This bandwidth can only be applied in certain regions where the absence of non 3GPP technologies can be guaranteed on a long term basis in this version of specification.</w:t>
            </w:r>
          </w:p>
        </w:tc>
      </w:tr>
    </w:tbl>
    <w:p w14:paraId="22E0993A" w14:textId="77777777" w:rsidR="00BA544E" w:rsidRDefault="00BA544E" w:rsidP="00BA544E">
      <w:pPr>
        <w:rPr>
          <w:noProof/>
          <w:color w:val="0070C0"/>
        </w:rPr>
      </w:pPr>
    </w:p>
    <w:p w14:paraId="570B3C4C" w14:textId="5B5339E3" w:rsidR="00BA544E" w:rsidRPr="00140BD8" w:rsidRDefault="00BA544E" w:rsidP="00BA544E">
      <w:pPr>
        <w:rPr>
          <w:noProof/>
          <w:color w:val="0070C0"/>
        </w:rPr>
      </w:pPr>
      <w:r w:rsidRPr="00140BD8">
        <w:rPr>
          <w:noProof/>
          <w:color w:val="0070C0"/>
        </w:rPr>
        <w:t>****************************</w:t>
      </w:r>
      <w:r>
        <w:rPr>
          <w:noProof/>
          <w:color w:val="0070C0"/>
        </w:rPr>
        <w:t xml:space="preserve">End of </w:t>
      </w:r>
      <w:r w:rsidRPr="00140BD8">
        <w:rPr>
          <w:noProof/>
          <w:color w:val="0070C0"/>
        </w:rPr>
        <w:t>changes ******************************************</w:t>
      </w:r>
    </w:p>
    <w:p w14:paraId="130AA93B" w14:textId="45768398" w:rsidR="00392345" w:rsidRDefault="00392345" w:rsidP="00392345"/>
    <w:sectPr w:rsidR="00392345" w:rsidSect="00BA544E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E8BDC" w14:textId="77777777" w:rsidR="00C677E6" w:rsidRDefault="00C677E6">
      <w:r>
        <w:separator/>
      </w:r>
    </w:p>
  </w:endnote>
  <w:endnote w:type="continuationSeparator" w:id="0">
    <w:p w14:paraId="5FF38A79" w14:textId="77777777" w:rsidR="00C677E6" w:rsidRDefault="00C67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3699A" w14:textId="77777777" w:rsidR="00C677E6" w:rsidRDefault="00C677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480F5" w14:textId="77777777" w:rsidR="00C677E6" w:rsidRDefault="00C677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FF778" w14:textId="77777777" w:rsidR="00C677E6" w:rsidRDefault="00C677E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C2535" w14:textId="6108D7F9" w:rsidR="00C677E6" w:rsidRPr="00BA544E" w:rsidRDefault="00C677E6" w:rsidP="00BA5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3A0E2" w14:textId="77777777" w:rsidR="00C677E6" w:rsidRDefault="00C677E6">
      <w:r>
        <w:separator/>
      </w:r>
    </w:p>
  </w:footnote>
  <w:footnote w:type="continuationSeparator" w:id="0">
    <w:p w14:paraId="654100F7" w14:textId="77777777" w:rsidR="00C677E6" w:rsidRDefault="00C67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87ADC" w14:textId="77777777" w:rsidR="00C677E6" w:rsidRDefault="00C677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5787A" w14:textId="77777777" w:rsidR="00C677E6" w:rsidRDefault="00C677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AF9E1" w14:textId="77777777" w:rsidR="00C677E6" w:rsidRDefault="00C677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A3E8F" w14:textId="77777777" w:rsidR="00C677E6" w:rsidRDefault="00C677E6">
    <w:pPr>
      <w:pStyle w:val="Header"/>
    </w:pPr>
  </w:p>
  <w:p w14:paraId="6B156DEA" w14:textId="77777777" w:rsidR="00C677E6" w:rsidRDefault="00C677E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6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7"/>
  </w:num>
  <w:num w:numId="36">
    <w:abstractNumId w:val="16"/>
  </w:num>
  <w:num w:numId="37">
    <w:abstractNumId w:val="15"/>
  </w:num>
  <w:num w:numId="38">
    <w:abstractNumId w:val="14"/>
  </w:num>
  <w:num w:numId="39">
    <w:abstractNumId w:val="38"/>
  </w:num>
  <w:num w:numId="40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5D"/>
    <w:rsid w:val="0001198A"/>
    <w:rsid w:val="00020021"/>
    <w:rsid w:val="00022E9F"/>
    <w:rsid w:val="00033397"/>
    <w:rsid w:val="00040095"/>
    <w:rsid w:val="000470AF"/>
    <w:rsid w:val="00051834"/>
    <w:rsid w:val="00054A22"/>
    <w:rsid w:val="00062023"/>
    <w:rsid w:val="000655A6"/>
    <w:rsid w:val="00080512"/>
    <w:rsid w:val="000847D8"/>
    <w:rsid w:val="000A21AD"/>
    <w:rsid w:val="000C47C3"/>
    <w:rsid w:val="000D0E64"/>
    <w:rsid w:val="000D4F2D"/>
    <w:rsid w:val="000D58AB"/>
    <w:rsid w:val="000E0E14"/>
    <w:rsid w:val="00111D25"/>
    <w:rsid w:val="00113F36"/>
    <w:rsid w:val="00121510"/>
    <w:rsid w:val="0012408C"/>
    <w:rsid w:val="00124A39"/>
    <w:rsid w:val="00127BD9"/>
    <w:rsid w:val="00133525"/>
    <w:rsid w:val="00160812"/>
    <w:rsid w:val="001754E0"/>
    <w:rsid w:val="001825FB"/>
    <w:rsid w:val="00195B2F"/>
    <w:rsid w:val="001A1F6F"/>
    <w:rsid w:val="001A4C42"/>
    <w:rsid w:val="001A7420"/>
    <w:rsid w:val="001A7522"/>
    <w:rsid w:val="001B6637"/>
    <w:rsid w:val="001C21C3"/>
    <w:rsid w:val="001D02C2"/>
    <w:rsid w:val="001F0C1D"/>
    <w:rsid w:val="001F1132"/>
    <w:rsid w:val="001F168B"/>
    <w:rsid w:val="002234F4"/>
    <w:rsid w:val="002257C1"/>
    <w:rsid w:val="002347A2"/>
    <w:rsid w:val="002675F0"/>
    <w:rsid w:val="002864CF"/>
    <w:rsid w:val="002965C2"/>
    <w:rsid w:val="002B6339"/>
    <w:rsid w:val="002E00EE"/>
    <w:rsid w:val="002F51DE"/>
    <w:rsid w:val="00316DC3"/>
    <w:rsid w:val="003172DC"/>
    <w:rsid w:val="00331598"/>
    <w:rsid w:val="00337137"/>
    <w:rsid w:val="00345A64"/>
    <w:rsid w:val="0035462D"/>
    <w:rsid w:val="00360B28"/>
    <w:rsid w:val="003765B8"/>
    <w:rsid w:val="00381A5B"/>
    <w:rsid w:val="00392345"/>
    <w:rsid w:val="00397170"/>
    <w:rsid w:val="003A31A1"/>
    <w:rsid w:val="003C3971"/>
    <w:rsid w:val="003D7D0E"/>
    <w:rsid w:val="00423334"/>
    <w:rsid w:val="004306F0"/>
    <w:rsid w:val="004345EC"/>
    <w:rsid w:val="004421EC"/>
    <w:rsid w:val="00465515"/>
    <w:rsid w:val="00471BEC"/>
    <w:rsid w:val="00474DE9"/>
    <w:rsid w:val="004817D7"/>
    <w:rsid w:val="00485D97"/>
    <w:rsid w:val="004B5B43"/>
    <w:rsid w:val="004D3578"/>
    <w:rsid w:val="004E213A"/>
    <w:rsid w:val="004F0048"/>
    <w:rsid w:val="004F0988"/>
    <w:rsid w:val="004F3340"/>
    <w:rsid w:val="0053388B"/>
    <w:rsid w:val="00535773"/>
    <w:rsid w:val="00536BBD"/>
    <w:rsid w:val="00543E6C"/>
    <w:rsid w:val="00565087"/>
    <w:rsid w:val="00576984"/>
    <w:rsid w:val="00597B11"/>
    <w:rsid w:val="005A0D16"/>
    <w:rsid w:val="005A398C"/>
    <w:rsid w:val="005B443B"/>
    <w:rsid w:val="005B6CBC"/>
    <w:rsid w:val="005D2E01"/>
    <w:rsid w:val="005D7526"/>
    <w:rsid w:val="005E2985"/>
    <w:rsid w:val="005E4BB2"/>
    <w:rsid w:val="00602AEA"/>
    <w:rsid w:val="00614FDF"/>
    <w:rsid w:val="00620615"/>
    <w:rsid w:val="00630368"/>
    <w:rsid w:val="0063543D"/>
    <w:rsid w:val="00647114"/>
    <w:rsid w:val="00664461"/>
    <w:rsid w:val="006A323F"/>
    <w:rsid w:val="006B30D0"/>
    <w:rsid w:val="006B51D3"/>
    <w:rsid w:val="006C3D95"/>
    <w:rsid w:val="006E5C86"/>
    <w:rsid w:val="00701116"/>
    <w:rsid w:val="00704B5C"/>
    <w:rsid w:val="00713C44"/>
    <w:rsid w:val="0072598B"/>
    <w:rsid w:val="00734A5B"/>
    <w:rsid w:val="0074026F"/>
    <w:rsid w:val="007420F6"/>
    <w:rsid w:val="007429F6"/>
    <w:rsid w:val="00744E76"/>
    <w:rsid w:val="007569DA"/>
    <w:rsid w:val="00767B00"/>
    <w:rsid w:val="00774DA4"/>
    <w:rsid w:val="00781F0F"/>
    <w:rsid w:val="00795501"/>
    <w:rsid w:val="007A30DB"/>
    <w:rsid w:val="007B600E"/>
    <w:rsid w:val="007C0469"/>
    <w:rsid w:val="007C1443"/>
    <w:rsid w:val="007D03F2"/>
    <w:rsid w:val="007D6B98"/>
    <w:rsid w:val="007E5C8B"/>
    <w:rsid w:val="007F0F4A"/>
    <w:rsid w:val="008028A4"/>
    <w:rsid w:val="00810872"/>
    <w:rsid w:val="0081568E"/>
    <w:rsid w:val="00830747"/>
    <w:rsid w:val="008307D3"/>
    <w:rsid w:val="0083781E"/>
    <w:rsid w:val="00841D87"/>
    <w:rsid w:val="008768CA"/>
    <w:rsid w:val="008B3ADE"/>
    <w:rsid w:val="008C384C"/>
    <w:rsid w:val="008E2108"/>
    <w:rsid w:val="008F12E6"/>
    <w:rsid w:val="0090271F"/>
    <w:rsid w:val="00902E23"/>
    <w:rsid w:val="009114D7"/>
    <w:rsid w:val="0091348E"/>
    <w:rsid w:val="00917CCB"/>
    <w:rsid w:val="00937167"/>
    <w:rsid w:val="00942EC2"/>
    <w:rsid w:val="0099131B"/>
    <w:rsid w:val="00993DAA"/>
    <w:rsid w:val="009B2980"/>
    <w:rsid w:val="009C69FD"/>
    <w:rsid w:val="009F37B7"/>
    <w:rsid w:val="00A10F02"/>
    <w:rsid w:val="00A164B4"/>
    <w:rsid w:val="00A26956"/>
    <w:rsid w:val="00A27486"/>
    <w:rsid w:val="00A45A6C"/>
    <w:rsid w:val="00A46AFD"/>
    <w:rsid w:val="00A53724"/>
    <w:rsid w:val="00A53B01"/>
    <w:rsid w:val="00A56066"/>
    <w:rsid w:val="00A62956"/>
    <w:rsid w:val="00A73129"/>
    <w:rsid w:val="00A82346"/>
    <w:rsid w:val="00A90E9F"/>
    <w:rsid w:val="00A92BA1"/>
    <w:rsid w:val="00A93ADB"/>
    <w:rsid w:val="00AA79F1"/>
    <w:rsid w:val="00AB0A9E"/>
    <w:rsid w:val="00AC6BC6"/>
    <w:rsid w:val="00AE65E2"/>
    <w:rsid w:val="00B13841"/>
    <w:rsid w:val="00B15449"/>
    <w:rsid w:val="00B31A9F"/>
    <w:rsid w:val="00B57E2B"/>
    <w:rsid w:val="00B66601"/>
    <w:rsid w:val="00B93086"/>
    <w:rsid w:val="00B972F4"/>
    <w:rsid w:val="00BA19ED"/>
    <w:rsid w:val="00BA4B8D"/>
    <w:rsid w:val="00BA544E"/>
    <w:rsid w:val="00BC0F7D"/>
    <w:rsid w:val="00BC4B64"/>
    <w:rsid w:val="00BD17BE"/>
    <w:rsid w:val="00BD7D31"/>
    <w:rsid w:val="00BE3255"/>
    <w:rsid w:val="00BF128E"/>
    <w:rsid w:val="00C04A83"/>
    <w:rsid w:val="00C074DD"/>
    <w:rsid w:val="00C10EE4"/>
    <w:rsid w:val="00C1496A"/>
    <w:rsid w:val="00C1498B"/>
    <w:rsid w:val="00C33079"/>
    <w:rsid w:val="00C440B7"/>
    <w:rsid w:val="00C45231"/>
    <w:rsid w:val="00C677E6"/>
    <w:rsid w:val="00C72833"/>
    <w:rsid w:val="00C73741"/>
    <w:rsid w:val="00C80F1D"/>
    <w:rsid w:val="00C93F40"/>
    <w:rsid w:val="00CA0426"/>
    <w:rsid w:val="00CA3D0C"/>
    <w:rsid w:val="00CC0E06"/>
    <w:rsid w:val="00CD3BE0"/>
    <w:rsid w:val="00D11F2F"/>
    <w:rsid w:val="00D322EF"/>
    <w:rsid w:val="00D3459C"/>
    <w:rsid w:val="00D57972"/>
    <w:rsid w:val="00D675A9"/>
    <w:rsid w:val="00D738D6"/>
    <w:rsid w:val="00D755EB"/>
    <w:rsid w:val="00D76048"/>
    <w:rsid w:val="00D83D79"/>
    <w:rsid w:val="00D87E00"/>
    <w:rsid w:val="00D9134D"/>
    <w:rsid w:val="00DA7A03"/>
    <w:rsid w:val="00DB1818"/>
    <w:rsid w:val="00DB2AB7"/>
    <w:rsid w:val="00DB4B19"/>
    <w:rsid w:val="00DC309B"/>
    <w:rsid w:val="00DC4DA2"/>
    <w:rsid w:val="00DD4C17"/>
    <w:rsid w:val="00DD569B"/>
    <w:rsid w:val="00DD74A5"/>
    <w:rsid w:val="00DE2A5A"/>
    <w:rsid w:val="00DE45C1"/>
    <w:rsid w:val="00DF0CB0"/>
    <w:rsid w:val="00DF2B1F"/>
    <w:rsid w:val="00DF62CD"/>
    <w:rsid w:val="00E16481"/>
    <w:rsid w:val="00E16509"/>
    <w:rsid w:val="00E278B7"/>
    <w:rsid w:val="00E31F58"/>
    <w:rsid w:val="00E31FC8"/>
    <w:rsid w:val="00E36BA4"/>
    <w:rsid w:val="00E37849"/>
    <w:rsid w:val="00E44582"/>
    <w:rsid w:val="00E50E52"/>
    <w:rsid w:val="00E645D4"/>
    <w:rsid w:val="00E77645"/>
    <w:rsid w:val="00E82F70"/>
    <w:rsid w:val="00E92A2E"/>
    <w:rsid w:val="00E9333E"/>
    <w:rsid w:val="00EA15B0"/>
    <w:rsid w:val="00EA5EA7"/>
    <w:rsid w:val="00EC4A25"/>
    <w:rsid w:val="00F025A2"/>
    <w:rsid w:val="00F04712"/>
    <w:rsid w:val="00F100B7"/>
    <w:rsid w:val="00F13360"/>
    <w:rsid w:val="00F13E48"/>
    <w:rsid w:val="00F174C7"/>
    <w:rsid w:val="00F22EC7"/>
    <w:rsid w:val="00F24ADB"/>
    <w:rsid w:val="00F271A0"/>
    <w:rsid w:val="00F325C8"/>
    <w:rsid w:val="00F37513"/>
    <w:rsid w:val="00F442F9"/>
    <w:rsid w:val="00F468BA"/>
    <w:rsid w:val="00F653B8"/>
    <w:rsid w:val="00F8131F"/>
    <w:rsid w:val="00F85A14"/>
    <w:rsid w:val="00F9008D"/>
    <w:rsid w:val="00F95B02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4597E83"/>
  <w15:chartTrackingRefBased/>
  <w15:docId w15:val="{2A81D890-805C-46E8-BD89-93119F2A2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aliases w:val="footer odd,footer,fo,pie de página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2Char">
    <w:name w:val="Heading 2 Char"/>
    <w:link w:val="Heading2"/>
    <w:rsid w:val="00E16481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E16481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16481"/>
    <w:rPr>
      <w:rFonts w:ascii="Arial" w:hAnsi="Arial"/>
      <w:sz w:val="24"/>
      <w:lang w:eastAsia="en-US"/>
    </w:rPr>
  </w:style>
  <w:style w:type="paragraph" w:styleId="Index2">
    <w:name w:val="index 2"/>
    <w:basedOn w:val="Index1"/>
    <w:rsid w:val="00E16481"/>
    <w:pPr>
      <w:ind w:left="284"/>
    </w:pPr>
  </w:style>
  <w:style w:type="paragraph" w:styleId="Index1">
    <w:name w:val="index 1"/>
    <w:basedOn w:val="Normal"/>
    <w:rsid w:val="00E16481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E16481"/>
    <w:pPr>
      <w:ind w:left="851"/>
    </w:pPr>
  </w:style>
  <w:style w:type="paragraph" w:styleId="ListNumber">
    <w:name w:val="List Number"/>
    <w:basedOn w:val="List"/>
    <w:rsid w:val="00E16481"/>
  </w:style>
  <w:style w:type="paragraph" w:styleId="List">
    <w:name w:val="List"/>
    <w:basedOn w:val="Normal"/>
    <w:rsid w:val="00E16481"/>
    <w:pPr>
      <w:ind w:left="568" w:hanging="284"/>
    </w:pPr>
    <w:rPr>
      <w:rFonts w:eastAsia="Malgun Gothic"/>
    </w:rPr>
  </w:style>
  <w:style w:type="character" w:styleId="FootnoteReference">
    <w:name w:val="footnote reference"/>
    <w:rsid w:val="00E1648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E16481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E16481"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sid w:val="00E1648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E1648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E1648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E1648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16481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16481"/>
    <w:rPr>
      <w:lang w:eastAsia="en-US"/>
    </w:rPr>
  </w:style>
  <w:style w:type="character" w:customStyle="1" w:styleId="EXChar">
    <w:name w:val="EX Char"/>
    <w:link w:val="EX"/>
    <w:qFormat/>
    <w:rsid w:val="00E16481"/>
    <w:rPr>
      <w:lang w:eastAsia="en-US"/>
    </w:rPr>
  </w:style>
  <w:style w:type="paragraph" w:styleId="ListBullet2">
    <w:name w:val="List Bullet 2"/>
    <w:basedOn w:val="ListBullet"/>
    <w:link w:val="ListBullet2Char"/>
    <w:rsid w:val="00E16481"/>
    <w:pPr>
      <w:ind w:left="851"/>
    </w:pPr>
  </w:style>
  <w:style w:type="paragraph" w:styleId="ListBullet">
    <w:name w:val="List Bullet"/>
    <w:basedOn w:val="List"/>
    <w:rsid w:val="00E16481"/>
  </w:style>
  <w:style w:type="paragraph" w:styleId="ListBullet3">
    <w:name w:val="List Bullet 3"/>
    <w:basedOn w:val="ListBullet2"/>
    <w:rsid w:val="00E16481"/>
    <w:pPr>
      <w:ind w:left="1135"/>
    </w:pPr>
  </w:style>
  <w:style w:type="character" w:customStyle="1" w:styleId="EQChar">
    <w:name w:val="EQ Char"/>
    <w:link w:val="EQ"/>
    <w:rsid w:val="00E16481"/>
    <w:rPr>
      <w:noProof/>
      <w:lang w:eastAsia="en-US"/>
    </w:rPr>
  </w:style>
  <w:style w:type="character" w:customStyle="1" w:styleId="TANChar">
    <w:name w:val="TAN Char"/>
    <w:link w:val="TAN"/>
    <w:qFormat/>
    <w:rsid w:val="00E16481"/>
    <w:rPr>
      <w:rFonts w:ascii="Arial" w:hAnsi="Arial"/>
      <w:sz w:val="18"/>
      <w:lang w:eastAsia="en-US"/>
    </w:rPr>
  </w:style>
  <w:style w:type="paragraph" w:styleId="List2">
    <w:name w:val="List 2"/>
    <w:basedOn w:val="List"/>
    <w:rsid w:val="00E16481"/>
    <w:pPr>
      <w:ind w:left="851"/>
    </w:pPr>
  </w:style>
  <w:style w:type="paragraph" w:styleId="List3">
    <w:name w:val="List 3"/>
    <w:basedOn w:val="List2"/>
    <w:rsid w:val="00E16481"/>
    <w:pPr>
      <w:ind w:left="1135"/>
    </w:pPr>
  </w:style>
  <w:style w:type="paragraph" w:styleId="List4">
    <w:name w:val="List 4"/>
    <w:basedOn w:val="List3"/>
    <w:rsid w:val="00E16481"/>
    <w:pPr>
      <w:ind w:left="1418"/>
    </w:pPr>
  </w:style>
  <w:style w:type="paragraph" w:styleId="List5">
    <w:name w:val="List 5"/>
    <w:basedOn w:val="List4"/>
    <w:rsid w:val="00E16481"/>
    <w:pPr>
      <w:ind w:left="1702"/>
    </w:pPr>
  </w:style>
  <w:style w:type="paragraph" w:styleId="ListBullet4">
    <w:name w:val="List Bullet 4"/>
    <w:basedOn w:val="ListBullet3"/>
    <w:rsid w:val="00E16481"/>
    <w:pPr>
      <w:ind w:left="1418"/>
    </w:pPr>
  </w:style>
  <w:style w:type="paragraph" w:styleId="ListBullet5">
    <w:name w:val="List Bullet 5"/>
    <w:basedOn w:val="ListBullet4"/>
    <w:rsid w:val="00E16481"/>
    <w:pPr>
      <w:ind w:left="1702"/>
    </w:pPr>
  </w:style>
  <w:style w:type="character" w:customStyle="1" w:styleId="B1Char">
    <w:name w:val="B1 Char"/>
    <w:link w:val="B1"/>
    <w:qFormat/>
    <w:rsid w:val="00E16481"/>
    <w:rPr>
      <w:lang w:eastAsia="en-US"/>
    </w:rPr>
  </w:style>
  <w:style w:type="character" w:customStyle="1" w:styleId="B2Char">
    <w:name w:val="B2 Char"/>
    <w:link w:val="B2"/>
    <w:rsid w:val="00E16481"/>
    <w:rPr>
      <w:lang w:eastAsia="en-US"/>
    </w:rPr>
  </w:style>
  <w:style w:type="character" w:customStyle="1" w:styleId="B3Char2">
    <w:name w:val="B3 Char2"/>
    <w:link w:val="B3"/>
    <w:rsid w:val="00E16481"/>
    <w:rPr>
      <w:lang w:eastAsia="en-US"/>
    </w:rPr>
  </w:style>
  <w:style w:type="paragraph" w:customStyle="1" w:styleId="CRCoverPage">
    <w:name w:val="CR Cover Page"/>
    <w:link w:val="CRCoverPageChar"/>
    <w:qFormat/>
    <w:rsid w:val="00E16481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E16481"/>
    <w:rPr>
      <w:rFonts w:ascii="Arial" w:eastAsia="Malgun Gothic" w:hAnsi="Arial"/>
      <w:noProof/>
      <w:sz w:val="24"/>
      <w:lang w:eastAsia="en-US"/>
    </w:rPr>
  </w:style>
  <w:style w:type="character" w:styleId="CommentReference">
    <w:name w:val="annotation reference"/>
    <w:rsid w:val="00E16481"/>
    <w:rPr>
      <w:sz w:val="16"/>
    </w:rPr>
  </w:style>
  <w:style w:type="paragraph" w:styleId="CommentText">
    <w:name w:val="annotation text"/>
    <w:basedOn w:val="Normal"/>
    <w:link w:val="CommentTextChar"/>
    <w:rsid w:val="00E16481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rsid w:val="00E16481"/>
    <w:rPr>
      <w:rFonts w:eastAsia="Malgun Gothic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64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6481"/>
    <w:rPr>
      <w:rFonts w:eastAsia="Malgun Gothic"/>
      <w:b/>
      <w:bCs/>
      <w:lang w:eastAsia="en-US"/>
    </w:rPr>
  </w:style>
  <w:style w:type="paragraph" w:styleId="DocumentMap">
    <w:name w:val="Document Map"/>
    <w:basedOn w:val="Normal"/>
    <w:link w:val="DocumentMapChar"/>
    <w:rsid w:val="00E16481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E16481"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rsid w:val="00E16481"/>
    <w:rPr>
      <w:i/>
      <w:color w:val="0000FF"/>
      <w:lang w:eastAsia="en-US"/>
    </w:rPr>
  </w:style>
  <w:style w:type="paragraph" w:customStyle="1" w:styleId="TableText">
    <w:name w:val="TableText"/>
    <w:basedOn w:val="Normal"/>
    <w:rsid w:val="00E1648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16481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E16481"/>
    <w:rPr>
      <w:rFonts w:eastAsia="Malgun Gothic"/>
      <w:lang w:eastAsia="en-US"/>
    </w:rPr>
  </w:style>
  <w:style w:type="paragraph" w:styleId="NormalWeb">
    <w:name w:val="Normal (Web)"/>
    <w:basedOn w:val="Normal"/>
    <w:uiPriority w:val="99"/>
    <w:unhideWhenUsed/>
    <w:rsid w:val="00E1648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1648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E16481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E16481"/>
    <w:rPr>
      <w:rFonts w:ascii="Arial" w:eastAsia="Malgun Gothic" w:hAnsi="Arial"/>
      <w:lang w:eastAsia="en-US"/>
    </w:rPr>
  </w:style>
  <w:style w:type="paragraph" w:styleId="BodyText">
    <w:name w:val="Body Text"/>
    <w:basedOn w:val="Normal"/>
    <w:link w:val="BodyTextChar"/>
    <w:uiPriority w:val="99"/>
    <w:rsid w:val="00E16481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rsid w:val="00E16481"/>
    <w:rPr>
      <w:rFonts w:eastAsia="Malgun Gothic"/>
      <w:lang w:eastAsia="en-US"/>
    </w:rPr>
  </w:style>
  <w:style w:type="character" w:customStyle="1" w:styleId="TALCar">
    <w:name w:val="TAL Car"/>
    <w:qFormat/>
    <w:rsid w:val="00E16481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E16481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E16481"/>
    <w:rPr>
      <w:rFonts w:ascii="Arial" w:hAnsi="Arial"/>
      <w:sz w:val="36"/>
      <w:lang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E16481"/>
    <w:rPr>
      <w:rFonts w:ascii="Arial" w:hAnsi="Arial"/>
      <w:b/>
      <w:i/>
      <w:noProof/>
      <w:sz w:val="18"/>
      <w:lang w:eastAsia="ja-JP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E16481"/>
    <w:rPr>
      <w:rFonts w:ascii="Arial" w:hAnsi="Arial"/>
      <w:sz w:val="22"/>
      <w:lang w:eastAsia="en-US"/>
    </w:rPr>
  </w:style>
  <w:style w:type="character" w:customStyle="1" w:styleId="EXCar">
    <w:name w:val="EX Car"/>
    <w:rsid w:val="00E16481"/>
    <w:rPr>
      <w:lang w:val="en-GB" w:eastAsia="en-US"/>
    </w:rPr>
  </w:style>
  <w:style w:type="character" w:customStyle="1" w:styleId="msoins0">
    <w:name w:val="msoins"/>
    <w:rsid w:val="00E16481"/>
  </w:style>
  <w:style w:type="character" w:customStyle="1" w:styleId="B4Char">
    <w:name w:val="B4 Char"/>
    <w:link w:val="B4"/>
    <w:rsid w:val="00E16481"/>
    <w:rPr>
      <w:lang w:eastAsia="en-US"/>
    </w:rPr>
  </w:style>
  <w:style w:type="character" w:styleId="PageNumber">
    <w:name w:val="page number"/>
    <w:rsid w:val="00E16481"/>
  </w:style>
  <w:style w:type="paragraph" w:customStyle="1" w:styleId="Reference">
    <w:name w:val="Reference"/>
    <w:basedOn w:val="Normal"/>
    <w:rsid w:val="00E16481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E16481"/>
    <w:pPr>
      <w:keepNext/>
      <w:numPr>
        <w:numId w:val="35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E16481"/>
    <w:rPr>
      <w:i/>
      <w:iCs/>
    </w:rPr>
  </w:style>
  <w:style w:type="character" w:styleId="IntenseEmphasis">
    <w:name w:val="Intense Emphasis"/>
    <w:uiPriority w:val="21"/>
    <w:qFormat/>
    <w:rsid w:val="00E16481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E16481"/>
    <w:pPr>
      <w:numPr>
        <w:numId w:val="3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E164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E1648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E1648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E1648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E1648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E1648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E1648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E1648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E16481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E1648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E1648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E1648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E1648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E1648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E16481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E16481"/>
    <w:rPr>
      <w:rFonts w:ascii="Arial" w:hAnsi="Arial"/>
      <w:lang w:eastAsia="en-US"/>
    </w:rPr>
  </w:style>
  <w:style w:type="character" w:customStyle="1" w:styleId="PLChar">
    <w:name w:val="PL Char"/>
    <w:link w:val="PL"/>
    <w:rsid w:val="00E16481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E1648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E16481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E1648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16481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E16481"/>
    <w:rPr>
      <w:color w:val="FF0000"/>
      <w:lang w:eastAsia="en-US"/>
    </w:rPr>
  </w:style>
  <w:style w:type="character" w:customStyle="1" w:styleId="B5Char">
    <w:name w:val="B5 Char"/>
    <w:link w:val="B5"/>
    <w:rsid w:val="00E16481"/>
    <w:rPr>
      <w:lang w:eastAsia="en-US"/>
    </w:rPr>
  </w:style>
  <w:style w:type="character" w:customStyle="1" w:styleId="HeadingChar">
    <w:name w:val="Heading Char"/>
    <w:rsid w:val="00E1648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E16481"/>
    <w:rPr>
      <w:lang w:eastAsia="x-none"/>
    </w:rPr>
  </w:style>
  <w:style w:type="paragraph" w:customStyle="1" w:styleId="Note">
    <w:name w:val="Note"/>
    <w:basedOn w:val="Normal"/>
    <w:rsid w:val="00E1648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E1648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E1648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E1648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E16481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E1648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E164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E1648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E1648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E16481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E16481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E16481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E1648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E1648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E1648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E16481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E1648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E1648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E1648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E16481"/>
    <w:rPr>
      <w:rFonts w:eastAsia="Batang"/>
      <w:lang w:eastAsia="en-US"/>
    </w:rPr>
  </w:style>
  <w:style w:type="paragraph" w:customStyle="1" w:styleId="1">
    <w:name w:val="修订1"/>
    <w:hidden/>
    <w:semiHidden/>
    <w:rsid w:val="00E16481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E16481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E16481"/>
    <w:rPr>
      <w:lang w:eastAsia="x-none"/>
    </w:rPr>
  </w:style>
  <w:style w:type="paragraph" w:customStyle="1" w:styleId="a0">
    <w:name w:val="変更箇所"/>
    <w:hidden/>
    <w:semiHidden/>
    <w:rsid w:val="00E16481"/>
    <w:rPr>
      <w:rFonts w:eastAsia="MS Mincho"/>
      <w:lang w:eastAsia="en-US"/>
    </w:rPr>
  </w:style>
  <w:style w:type="paragraph" w:customStyle="1" w:styleId="NB2">
    <w:name w:val="NB2"/>
    <w:basedOn w:val="ZG"/>
    <w:rsid w:val="00E1648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E16481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E16481"/>
    <w:rPr>
      <w:rFonts w:eastAsia="MS Mincho"/>
      <w:lang w:eastAsia="x-none"/>
    </w:rPr>
  </w:style>
  <w:style w:type="character" w:customStyle="1" w:styleId="EditorsNoteChar">
    <w:name w:val="Editor's Note Char"/>
    <w:rsid w:val="00E16481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E16481"/>
    <w:rPr>
      <w:rFonts w:ascii="Arial" w:hAnsi="Arial"/>
      <w:sz w:val="36"/>
      <w:lang w:eastAsia="en-US"/>
    </w:rPr>
  </w:style>
  <w:style w:type="character" w:customStyle="1" w:styleId="ListBullet2Char">
    <w:name w:val="List Bullet 2 Char"/>
    <w:link w:val="ListBullet2"/>
    <w:rsid w:val="00E16481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E16481"/>
  </w:style>
  <w:style w:type="numbering" w:customStyle="1" w:styleId="NoList2">
    <w:name w:val="No List2"/>
    <w:next w:val="NoList"/>
    <w:uiPriority w:val="99"/>
    <w:semiHidden/>
    <w:unhideWhenUsed/>
    <w:rsid w:val="00E16481"/>
  </w:style>
  <w:style w:type="table" w:customStyle="1" w:styleId="TableGrid4">
    <w:name w:val="Table Grid4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E16481"/>
  </w:style>
  <w:style w:type="table" w:customStyle="1" w:styleId="TableGrid5">
    <w:name w:val="Table Grid5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E16481"/>
  </w:style>
  <w:style w:type="table" w:customStyle="1" w:styleId="TableGrid6">
    <w:name w:val="Table Grid6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E16481"/>
  </w:style>
  <w:style w:type="numbering" w:customStyle="1" w:styleId="NoList6">
    <w:name w:val="No List6"/>
    <w:next w:val="NoList"/>
    <w:semiHidden/>
    <w:unhideWhenUsed/>
    <w:rsid w:val="00E16481"/>
  </w:style>
  <w:style w:type="numbering" w:customStyle="1" w:styleId="NoList7">
    <w:name w:val="No List7"/>
    <w:next w:val="NoList"/>
    <w:semiHidden/>
    <w:unhideWhenUsed/>
    <w:rsid w:val="00E16481"/>
  </w:style>
  <w:style w:type="numbering" w:customStyle="1" w:styleId="NoList8">
    <w:name w:val="No List8"/>
    <w:next w:val="NoList"/>
    <w:uiPriority w:val="99"/>
    <w:semiHidden/>
    <w:unhideWhenUsed/>
    <w:rsid w:val="00E16481"/>
  </w:style>
  <w:style w:type="character" w:styleId="PlaceholderText">
    <w:name w:val="Placeholder Text"/>
    <w:uiPriority w:val="99"/>
    <w:semiHidden/>
    <w:rsid w:val="00E16481"/>
    <w:rPr>
      <w:color w:val="808080"/>
    </w:rPr>
  </w:style>
  <w:style w:type="paragraph" w:customStyle="1" w:styleId="TOC92">
    <w:name w:val="TOC 92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E16481"/>
  </w:style>
  <w:style w:type="table" w:customStyle="1" w:styleId="TableGrid7">
    <w:name w:val="Table Grid7"/>
    <w:basedOn w:val="TableNormal"/>
    <w:next w:val="TableGrid"/>
    <w:uiPriority w:val="39"/>
    <w:rsid w:val="00E1648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E16481"/>
    <w:rPr>
      <w:rFonts w:ascii="Arial" w:hAnsi="Arial"/>
      <w:b/>
      <w:noProof/>
      <w:sz w:val="18"/>
      <w:lang w:eastAsia="ja-JP"/>
    </w:rPr>
  </w:style>
  <w:style w:type="table" w:customStyle="1" w:styleId="TableGrid71">
    <w:name w:val="Table Grid71"/>
    <w:basedOn w:val="TableNormal"/>
    <w:next w:val="TableGrid"/>
    <w:uiPriority w:val="39"/>
    <w:rsid w:val="007C046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5B808-DAE2-40A3-AD54-577754C57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941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Vasenkari, Petri J. (Nokia - FI/Espoo)</cp:lastModifiedBy>
  <cp:revision>6</cp:revision>
  <cp:lastPrinted>2019-02-25T13:05:00Z</cp:lastPrinted>
  <dcterms:created xsi:type="dcterms:W3CDTF">2021-01-29T13:45:00Z</dcterms:created>
  <dcterms:modified xsi:type="dcterms:W3CDTF">2021-02-03T11:33:00Z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</Properties>
</file>